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2BC3208" w14:textId="77777777" w:rsidR="005D4697" w:rsidRDefault="005D4697" w:rsidP="005D4697">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9264" behindDoc="1" locked="0" layoutInCell="1" allowOverlap="1" wp14:anchorId="18159B5E" wp14:editId="0FF624D7">
                <wp:simplePos x="0" y="0"/>
                <wp:positionH relativeFrom="page">
                  <wp:align>right</wp:align>
                </wp:positionH>
                <wp:positionV relativeFrom="page">
                  <wp:align>top</wp:align>
                </wp:positionV>
                <wp:extent cx="7559040" cy="6334760"/>
                <wp:effectExtent l="0" t="0" r="3810" b="8890"/>
                <wp:wrapNone/>
                <wp:docPr id="25"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26"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30" name="Group 5"/>
                        <wpg:cNvGrpSpPr>
                          <a:grpSpLocks/>
                        </wpg:cNvGrpSpPr>
                        <wpg:grpSpPr bwMode="auto">
                          <a:xfrm>
                            <a:off x="1281" y="853"/>
                            <a:ext cx="171" cy="171"/>
                            <a:chOff x="1281" y="853"/>
                            <a:chExt cx="171" cy="171"/>
                          </a:xfrm>
                        </wpg:grpSpPr>
                        <wps:wsp>
                          <wps:cNvPr id="31"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4" name="Group 7"/>
                        <wpg:cNvGrpSpPr>
                          <a:grpSpLocks/>
                        </wpg:cNvGrpSpPr>
                        <wpg:grpSpPr bwMode="auto">
                          <a:xfrm>
                            <a:off x="1281" y="1069"/>
                            <a:ext cx="171" cy="171"/>
                            <a:chOff x="1281" y="1069"/>
                            <a:chExt cx="171" cy="171"/>
                          </a:xfrm>
                        </wpg:grpSpPr>
                        <wps:wsp>
                          <wps:cNvPr id="225"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6" name="Group 9"/>
                        <wpg:cNvGrpSpPr>
                          <a:grpSpLocks/>
                        </wpg:cNvGrpSpPr>
                        <wpg:grpSpPr bwMode="auto">
                          <a:xfrm>
                            <a:off x="1281" y="1285"/>
                            <a:ext cx="171" cy="171"/>
                            <a:chOff x="1281" y="1285"/>
                            <a:chExt cx="171" cy="171"/>
                          </a:xfrm>
                        </wpg:grpSpPr>
                        <wps:wsp>
                          <wps:cNvPr id="227"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28" name="Group 11"/>
                        <wpg:cNvGrpSpPr>
                          <a:grpSpLocks/>
                        </wpg:cNvGrpSpPr>
                        <wpg:grpSpPr bwMode="auto">
                          <a:xfrm>
                            <a:off x="1066" y="1069"/>
                            <a:ext cx="171" cy="171"/>
                            <a:chOff x="1066" y="1069"/>
                            <a:chExt cx="171" cy="171"/>
                          </a:xfrm>
                        </wpg:grpSpPr>
                        <wps:wsp>
                          <wps:cNvPr id="229"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0" name="Group 13"/>
                        <wpg:cNvGrpSpPr>
                          <a:grpSpLocks/>
                        </wpg:cNvGrpSpPr>
                        <wpg:grpSpPr bwMode="auto">
                          <a:xfrm>
                            <a:off x="1066" y="1285"/>
                            <a:ext cx="171" cy="171"/>
                            <a:chOff x="1066" y="1285"/>
                            <a:chExt cx="171" cy="171"/>
                          </a:xfrm>
                        </wpg:grpSpPr>
                        <wps:wsp>
                          <wps:cNvPr id="231"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3" name="Group 15"/>
                        <wpg:cNvGrpSpPr>
                          <a:grpSpLocks/>
                        </wpg:cNvGrpSpPr>
                        <wpg:grpSpPr bwMode="auto">
                          <a:xfrm>
                            <a:off x="850" y="1285"/>
                            <a:ext cx="171" cy="171"/>
                            <a:chOff x="850" y="1285"/>
                            <a:chExt cx="171" cy="171"/>
                          </a:xfrm>
                        </wpg:grpSpPr>
                        <wps:wsp>
                          <wps:cNvPr id="234"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5" name="Group 17"/>
                        <wpg:cNvGrpSpPr>
                          <a:grpSpLocks/>
                        </wpg:cNvGrpSpPr>
                        <wpg:grpSpPr bwMode="auto">
                          <a:xfrm>
                            <a:off x="1553" y="853"/>
                            <a:ext cx="378" cy="603"/>
                            <a:chOff x="1553" y="853"/>
                            <a:chExt cx="378" cy="603"/>
                          </a:xfrm>
                        </wpg:grpSpPr>
                        <wps:wsp>
                          <wps:cNvPr id="33"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2" name="Group 19"/>
                        <wpg:cNvGrpSpPr>
                          <a:grpSpLocks/>
                        </wpg:cNvGrpSpPr>
                        <wpg:grpSpPr bwMode="auto">
                          <a:xfrm>
                            <a:off x="1628" y="923"/>
                            <a:ext cx="337" cy="220"/>
                            <a:chOff x="1628" y="923"/>
                            <a:chExt cx="337" cy="220"/>
                          </a:xfrm>
                        </wpg:grpSpPr>
                        <wps:wsp>
                          <wps:cNvPr id="4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4" name="Group 21"/>
                        <wpg:cNvGrpSpPr>
                          <a:grpSpLocks/>
                        </wpg:cNvGrpSpPr>
                        <wpg:grpSpPr bwMode="auto">
                          <a:xfrm>
                            <a:off x="2025" y="853"/>
                            <a:ext cx="425" cy="603"/>
                            <a:chOff x="2025" y="853"/>
                            <a:chExt cx="425" cy="603"/>
                          </a:xfrm>
                        </wpg:grpSpPr>
                        <wps:wsp>
                          <wps:cNvPr id="4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25"/>
                        <wpg:cNvGrpSpPr>
                          <a:grpSpLocks/>
                        </wpg:cNvGrpSpPr>
                        <wpg:grpSpPr bwMode="auto">
                          <a:xfrm>
                            <a:off x="2565" y="853"/>
                            <a:ext cx="2" cy="603"/>
                            <a:chOff x="2565" y="853"/>
                            <a:chExt cx="2" cy="603"/>
                          </a:xfrm>
                        </wpg:grpSpPr>
                        <wps:wsp>
                          <wps:cNvPr id="52"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7555CC6" id="Group 25" o:spid="_x0000_s1026" style="position:absolute;margin-left:544pt;margin-top:0;width:595.2pt;height:498.8pt;z-index:-251657216;mso-position-horizontal:right;mso-position-horizontal-relative:page;mso-position-vertical:top;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TPNNd9mB1JoAfRWZqXiGw0nb9rvIbfJwA55z9&#10;KKjniupm6kIuzZp0UUVZo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THfayjjn&#10;NQT3qWsLSyyRxxgZLOcAfjQGxO7FSPSm+bgEsQqjua8+8SfGjRNJd4reUXVygOAOFryfxB8XdX19&#10;mWCQrEegTIQfj3rkniYR21PLr5jQoaXu/I9+1bxtpukhvMuEdx/Ah5rzDxd8Y7iRJIrBhEDxmM8/&#10;ie1eYxz3t4N80zBT1bcQv8+f88Vdjs/3YkYiJeglnJA/4CvU1588RVqaLRHk1cxq1o2hoYup3era&#10;xMZZZHyTnJJOfxNFdGNMwiyGNIojws14Sgb2VR/P2orm5GeO8PKTu2z6nooor6Q/Qg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5pIgfFAAAA2wAAAA8AAABkcnMvZG93bnJldi54bWxEj0FrwkAUhO9C/8PyCl6kbqpFSnSVWhFS&#10;KIhG0OMj+9yEZt+G7Krx37sFweMwM98ws0Vna3Gh1leOFbwPExDEhdMVGwX7fP32CcIHZI21Y1Jw&#10;Iw+L+Utvhql2V97SZReMiBD2KSooQ2hSKX1RkkU/dA1x9E6utRiibI3ULV4j3NZylCQTabHiuFBi&#10;Q98lFX+7s1XwYX4GY8NZlq/yw++x3ixX+WmpVP+1+5qCCNSFZ/jRzrSC0QT+v8QfIO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uaSIHxQAAANsAAAAPAAAAAAAAAAAAAAAA&#10;AJ8CAABkcnMvZG93bnJldi54bWxQSwUGAAAAAAQABAD3AAAAkQMAAAAA&#10;">
                  <v:imagedata r:id="rId13" o:title=""/>
                </v:shape>
                <v:shape id="Picture 4" o:spid="_x0000_s1028" type="#_x0000_t75" style="position:absolute;left:2701;top:842;width:1390;height:62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X4nBPDAAAA2wAAAA8AAABkcnMvZG93bnJldi54bWxEj0trwzAQhO+F/Aexgd4aOTm0xY0SSkJC&#10;r3ZKHrfF2sqm0spYih//vioUehxm5htmvR2dFT11ofGsYLnIQBBXXjdsFHyeDk+vIEJE1mg9k4KJ&#10;Amw3s4c15toPXFBfRiMShEOOCuoY21zKUNXkMCx8S5y8L985jEl2RuoOhwR3Vq6y7Fk6bDgt1NjS&#10;rqbqu7w7Bdr6zN6OviwO1/3ldJxMuJ2NUo/z8f0NRKQx/of/2h9aweoFfr+kHyA3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1ficE8MAAADbAAAADwAAAAAAAAAAAAAAAACf&#10;AgAAZHJzL2Rvd25yZXYueG1sUEsFBgAAAAAEAAQA9wAAAI8DAAAAAA==&#10;">
                  <v:imagedata r:id="rId14" o:title=""/>
                </v:shape>
                <v:group id="Group 5" o:spid="_x0000_s1029" style="position:absolute;left:1281;top:853;width:171;height:171" coordorigin="1281,853"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oieesIAAADbAAAADwAAAGRycy9kb3ducmV2LnhtbERPTWvCQBC9F/wPywje&#10;6iZKi0TXIGKlByk0EcTbkB2TkOxsyG6T+O+7h0KPj/e9SyfTioF6V1tWEC8jEMSF1TWXCq75x+sG&#10;hPPIGlvLpOBJDtL97GWHibYjf9OQ+VKEEHYJKqi87xIpXVGRQbe0HXHgHrY36APsS6l7HEO4aeUq&#10;it6lwZpDQ4UdHSsqmuzHKDiPOB7W8Wm4NI/j856/fd0uMSm1mE+HLQhPk/8X/7k/tYJ1WB++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aInnrCAAAA2wAAAA8A&#10;AAAAAAAAAAAAAAAAqgIAAGRycy9kb3ducmV2LnhtbFBLBQYAAAAABAAEAPoAAACZAwAAAAA=&#10;">
                  <v:shape id="Freeform 6" o:spid="_x0000_s1030" style="position:absolute;left:1281;top:853;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QlTsYA&#10;AADbAAAADwAAAGRycy9kb3ducmV2LnhtbESPT2vCQBDF74LfYRmht7pRsZaYjbRiiwdBq+3B25Cd&#10;/NHsbMiumn57t1Dw+Hjzfm9esuhMLa7UusqygtEwAkGcWV1xoeD78PH8CsJ5ZI21ZVLwSw4Wab+X&#10;YKztjb/ouveFCBB2MSoovW9iKV1WkkE3tA1x8HLbGvRBtoXULd4C3NRyHEUv0mDFoaHEhpYlZef9&#10;xYQ3+LKZ7eRhNf18x2N+2sr1zzRX6mnQvc1BeOr84/g/vdYKJiP42xIAINM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lQlTsYAAADbAAAADwAAAAAAAAAAAAAAAACYAgAAZHJz&#10;L2Rvd25yZXYueG1sUEsFBgAAAAAEAAQA9QAAAIsDA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hQ8UAAADcAAAADwAAAGRycy9kb3ducmV2LnhtbESPT2vCQBTE7wW/w/IE&#10;b3WT2IpEVxFR6UEK/gHx9sg+k2D2bciuSfz23UKhx2FmfsMsVr2pREuNKy0riMcRCOLM6pJzBZfz&#10;7n0GwnlkjZVlUvAiB6vl4G2BqbYdH6k9+VwECLsUFRTe16mULivIoBvbmjh4d9sY9EE2udQNdgFu&#10;KplE0VQaLDksFFjTpqDscXoaBfsOu/Uk3raHx33zup0/v6+HmJQaDfv1HISn3v+H/9pfWkGSfM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voUPFAAAA3AAA&#10;AA8AAAAAAAAAAAAAAAAAqgIAAGRycy9kb3ducmV2LnhtbFBLBQYAAAAABAAEAPoAAACcAwAAAAA=&#10;">
                  <v:shape id="Freeform 8" o:spid="_x0000_s1032" style="position:absolute;left:1281;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5jHbcQA&#10;AADcAAAADwAAAGRycy9kb3ducmV2LnhtbESPQWvCQBSE7wX/w/IEb3VjwFKiq4i2oJdCVdDjM/uS&#10;jWbfhuwa47/vFgo9DjPzDTNf9rYWHbW+cqxgMk5AEOdOV1wqOB4+X99B+ICssXZMCp7kYbkYvMwx&#10;0+7B39TtQykihH2GCkwITSalzw1Z9GPXEEevcK3FEGVbSt3iI8JtLdMkeZMWK44LBhtaG8pv+7tV&#10;cLmaIj9vviay+Dgl3e68tfeLU2o07FczEIH68B/+a2+1gjSdwu+ZeAT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Yx23EAAAA3AAAAA8AAAAAAAAAAAAAAAAAmAIAAGRycy9k&#10;b3ducmV2LnhtbFBLBQYAAAAABAAEAPUAAACJAw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Gar8QAAADcAAAADwAAAGRycy9kb3ducmV2LnhtbESPQYvCMBSE7wv+h/AE&#10;b2vayopUo4ioeJCFVUG8PZpnW2xeShPb+u/NwsIeh5n5hlmselOJlhpXWlYQjyMQxJnVJecKLufd&#10;5wyE88gaK8uk4EUOVsvBxwJTbTv+ofbkcxEg7FJUUHhfp1K6rCCDbmxr4uDdbWPQB9nkUjfYBbip&#10;ZBJFU2mw5LBQYE2bgrLH6WkU7Dvs1p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Gar8QAAADcAAAA&#10;DwAAAAAAAAAAAAAAAACqAgAAZHJzL2Rvd25yZXYueG1sUEsFBgAAAAAEAAQA+gAAAJsDAAAAAA==&#10;">
                  <v:shape id="Freeform 10" o:spid="_x0000_s1034" style="position:absolute;left:1281;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n+sYA&#10;AADcAAAADwAAAGRycy9kb3ducmV2LnhtbESPT2vCQBTE70K/w/IEL6KbBvovdRWpVUR6qNpDj4/s&#10;M0nNvg27a4zf3i0IHoeZ+Q0zmXWmFi05X1lW8DhOQBDnVldcKPjZL0evIHxA1lhbJgUX8jCbPvQm&#10;mGl75i21u1CICGGfoYIyhCaT0uclGfRj2xBH72CdwRClK6R2eI5wU8s0SZ6lwYrjQokNfZSUH3cn&#10;o+Bp6+ul+/0etou/r89V84bry2mj1KDfzd9BBOrCPXxrr7WCNH2B/zPxCM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ZNn+sYAAADcAAAADwAAAAAAAAAAAAAAAACYAgAAZHJz&#10;L2Rvd25yZXYueG1sUEsFBgAAAAAEAAQA9QAAAIsD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KrRsIAAADcAAAADwAAAGRycy9kb3ducmV2LnhtbERPTYvCMBC9C/6HMII3&#10;TVtRpBpFZHfZgwjWhcXb0IxtsZmUJtvWf785CB4f73u7H0wtOmpdZVlBPI9AEOdWV1wo+Ll+ztYg&#10;nEfWWFsmBU9ysN+NR1tMte35Ql3mCxFC2KWooPS+SaV0eUkG3dw2xIG729agD7AtpG6xD+GmlkkU&#10;raTBikNDiQ0dS8of2Z9R8NVjf1jEH93pcT8+b9fl+fcUk1LTyXDYgPA0+Lf45f7WCpIkrA1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Uiq0bCAAAA3AAAAA8A&#10;AAAAAAAAAAAAAAAAqgIAAGRycy9kb3ducmV2LnhtbFBLBQYAAAAABAAEAPoAAACZAwAAAAA=&#10;">
                  <v:shape id="Freeform 12" o:spid="_x0000_s1036" style="position:absolute;left:1066;top:1069;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moMcA&#10;AADcAAAADwAAAGRycy9kb3ducmV2LnhtbESPS2/CMBCE70j9D9ZW6g2cRgptUwyiVUEckGh5HHpb&#10;xZtHiddR7ED497gSEsfR7HyzM5n1phYnal1lWcHzKAJBnFldcaFgv1sMX0E4j6yxtkwKLuRgNn0Y&#10;TDDV9sw/dNr6QgQIuxQVlN43qZQuK8mgG9mGOHi5bQ36INtC6hbPAW5qGUfRWBqsODSU2NBnSdlx&#10;25nwBnfrl2+5+0qWH/ib/23k6pDkSj099vN3EJ56fz++pVdaQRy/wf+YQAA5v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vupqDHAAAA3AAAAA8AAAAAAAAAAAAAAAAAmAIAAGRy&#10;cy9kb3ducmV2LnhtbFBLBQYAAAAABAAEAPUAAACMAw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4" o:spid="_x0000_s1038" style="position:absolute;left:1066;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pXs8QA&#10;AADcAAAADwAAAGRycy9kb3ducmV2LnhtbESPQWvCQBSE7wX/w/IEb3UThVKiq4i2oJdCVdDjM/uS&#10;jWbfhuwa47/vFgo9DjPzDTNf9rYWHbW+cqwgHScgiHOnKy4VHA+fr+8gfEDWWDsmBU/ysFwMXuaY&#10;affgb+r2oRQRwj5DBSaEJpPS54Ys+rFriKNXuNZiiLItpW7xEeG2lpMkeZMWK44LBhtaG8pv+7tV&#10;cLmaIj9vvlJZfJySbnfe2vvFKTUa9qsZiEB9+A//tbdawWSawu+ZeATk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6V7PEAAAA3AAAAA8AAAAAAAAAAAAAAAAAmAIAAGRycy9k&#10;b3ducmV2LnhtbFBLBQYAAAAABAAEAPUAAACJAw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16" o:spid="_x0000_s1040" style="position:absolute;left:850;top:1285;width:171;height:171;visibility:visible;mso-wrap-style:square;v-text-anchor:top" coordsize="171,17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af48YA&#10;AADcAAAADwAAAGRycy9kb3ducmV2LnhtbESPS2vDMBCE74X8B7GB3hK5aV64kU1b2pBDIM8eelus&#10;9aO1VsZSEuffV4FAj8PsfLOzSDtTizO1rrKs4GkYgSDOrK64UHA8fA7mIJxH1lhbJgVXcpAmvYcF&#10;xtpeeEfnvS9EgLCLUUHpfRNL6bKSDLqhbYiDl9vWoA+yLaRu8RLgppajKJpKgxWHhhIbei8p+92f&#10;THiDT+vZVh4+Jss3/M5/NnL1NcmVeux3ry8gPHX+//ieXmkFo+cx3MYEAsjk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Daf48YAAADcAAAADwAAAAAAAAAAAAAAAACYAgAAZHJz&#10;L2Rvd25yZXYueG1sUEsFBgAAAAAEAAQA9QAAAIsD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qSBcQAAADcAAAADwAAAGRycy9kb3ducmV2LnhtbESPQYvCMBSE74L/ITxh&#10;b5pWUaQaRUSXPciCVVj29miebbF5KU1s67/fLAgeh5n5hllve1OJlhpXWlYQTyIQxJnVJecKrpfj&#10;eAnCeWSNlWVS8CQH281wsMZE247P1KY+FwHCLkEFhfd1IqXLCjLoJrYmDt7NNgZ9kE0udYNdgJtK&#10;TqNoIQ2WHBYKrGlfUHZPH0bBZ4fdbhYf2tP9tn/+XubfP6eYlPoY9bsVCE+9f4df7S+tYDqb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vqSBcQAAADcAAAA&#10;DwAAAAAAAAAAAAAAAACqAgAAZHJzL2Rvd25yZXYueG1sUEsFBgAAAAAEAAQA+gAAAJsDAAAAAA==&#10;">
                  <v:shape id="Freeform 18" o:spid="_x0000_s1042" style="position:absolute;left:1553;top:853;width:378;height:603;visibility:visible;mso-wrap-style:square;v-text-anchor:top" coordsize="378,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SAdcIA&#10;AADbAAAADwAAAGRycy9kb3ducmV2LnhtbESPzWrDMBCE74W8g9hAb42cGkpwIpuQ0tJTID/kvEgb&#10;y8RaOZbquHn6qFDocZiZb5hVNbpWDNSHxrOC+SwDQay9abhWcDx8vCxAhIhssPVMCn4oQFVOnlZY&#10;GH/jHQ37WIsE4VCgAhtjV0gZtCWHYeY74uSdfe8wJtnX0vR4S3DXytcse5MOG04LFjvaWNKX/bdT&#10;cL0jy8bpz+3mXZMdQn48uVyp5+m4XoKINMb/8F/7yyjIc/j9kn6ALB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1IB1wgAAANsAAAAPAAAAAAAAAAAAAAAAAJgCAABkcnMvZG93&#10;bnJldi54bWxQSwUGAAAAAAQABAD1AAAAhwM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shape id="Freeform 20" o:spid="_x0000_s1044" style="position:absolute;left:1628;top:923;width:337;height:220;visibility:visible;mso-wrap-style:square;v-text-anchor:top" coordsize="337,2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gTxsQA&#10;AADbAAAADwAAAGRycy9kb3ducmV2LnhtbESPT2vCQBTE70K/w/IKvelGK0Gjq5SKxZtoFK+P7Msf&#10;zL4N2W2S9tO7hYLHYWZ+w6y3g6lFR62rLCuYTiIQxJnVFRcKLul+vADhPLLG2jIp+CEH283LaI2J&#10;tj2fqDv7QgQIuwQVlN43iZQuK8mgm9iGOHi5bQ36INtC6hb7ADe1nEVRLA1WHBZKbOizpOx+/jYK&#10;fL47dqle/vZfzalYRrd4f81jpd5eh48VCE+Df4b/2wetYP4Of1/CD5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h4E8bEAAAA2wAAAA8AAAAAAAAAAAAAAAAAmAIAAGRycy9k&#10;b3ducmV2LnhtbFBLBQYAAAAABAAEAPUAAACJAw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Freeform 22" o:spid="_x0000_s1046"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I1/sIA&#10;AADbAAAADwAAAGRycy9kb3ducmV2LnhtbESPwWrDMBBE74X8g9hAL6WR67ohuFFCKZT6Gje5L9ZG&#10;dmKthKUk9t9XhUKOw8y8Ydbb0fbiSkPoHCt4WWQgiBunOzYK9j9fzysQISJr7B2TgokCbDezhzWW&#10;2t14R9c6GpEgHEpU0MboSylD05LFsHCeOHlHN1iMSQ5G6gFvCW57mWfZUlrsOC206OmzpeZcX6yC&#10;03GV731TFN/m9eCfLlPBBiulHufjxzuISGO8h//blVZQvMH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cjX+wgAAANsAAAAPAAAAAAAAAAAAAAAAAJgCAABkcnMvZG93&#10;bnJldi54bWxQSwUGAAAAAAQABAD1AAAAhwM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OaYL0A&#10;AADbAAAADwAAAGRycy9kb3ducmV2LnhtbERPTYvCMBC9C/6HMIIX0VS3LFKNIoLoddW9D82YVptJ&#10;aKLWf28OgsfH+16uO9uIB7WhdqxgOslAEJdO12wUnE+78RxEiMgaG8ek4EUB1qt+b4mFdk/+o8cx&#10;GpFCOBSooIrRF1KGsiKLYeI8ceIurrUYE2yN1C0+U7ht5CzLfqXFmlNDhZ62FZW3490quF7ms7Mv&#10;83xvfv796P7K2eBBqeGg2yxAROriV/xxH7SCPI1NX9IPkKs3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lHOaYL0AAADbAAAADwAAAAAAAAAAAAAAAACYAgAAZHJzL2Rvd25yZXYu&#10;eG1sUEsFBgAAAAAEAAQA9QAAAIID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8IA&#10;AADbAAAADwAAAGRycy9kb3ducmV2LnhtbESPwWrDMBBE74X8g9hALyWR65qSulFCKZT6Gje5L9ZG&#10;dmKthKUk9t9XhUKOw8y8Ydbb0fbiSkPoHCt4XmYgiBunOzYK9j9fixWIEJE19o5JwUQBtpvZwxpL&#10;7W68o2sdjUgQDiUqaGP0pZShacliWDpPnLyjGyzGJAcj9YC3BLe9zLPsVVrsOC206OmzpeZcX6yC&#10;03GV731TFN/m5eCfLlPBBiulHufjxzuISGO8h//blVZQvMHfl/QD5O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Pz/7wgAAANsAAAAPAAAAAAAAAAAAAAAAAJgCAABkcnMvZG93&#10;bnJldi54bWxQSwUGAAAAAAQABAD1AAAAhwM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_x0000_s1049" style="position:absolute;left:2565;top:853;width:2;height:603" coordorigin="2565,853" coordsize="2,6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shape id="Freeform 26" o:spid="_x0000_s1050" style="position:absolute;left:2565;top:853;width:2;height:603;visibility:visible;mso-wrap-style:square;v-text-anchor:top" coordsize="2,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X8wsMA&#10;AADbAAAADwAAAGRycy9kb3ducmV2LnhtbESPT2sCMRTE7wW/Q3hCbzVbqWJXo4j4rzfXFr0+Ns/N&#10;0s3Lsom6+ulNQehxmPnNMJNZaytxocaXjhW89xIQxLnTJRcKfr5XbyMQPiBrrByTght5mE07LxNM&#10;tbtyRpd9KEQsYZ+iAhNCnUrpc0MWfc/VxNE7ucZiiLIppG7wGsttJftJMpQWS44LBmtaGMp/92er&#10;4CvbrJeHzwiP/HF3zxaumpsPpV677XwMIlAb/sNPeqsVDPrw9yX+AD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UX8wsMAAADbAAAADwAAAAAAAAAAAAAAAACYAgAAZHJzL2Rv&#10;d25yZXYueG1sUEsFBgAAAAAEAAQA9QAAAIgDAAAAAA==&#10;" path="m,l,603e" filled="f" strokecolor="#231f20" strokeweight="1.36325mm">
                    <v:path arrowok="t" o:connecttype="custom" o:connectlocs="0,853;0,1456" o:connectangles="0,0"/>
                  </v:shape>
                </v:group>
                <w10:wrap anchorx="page" anchory="page"/>
              </v:group>
            </w:pict>
          </mc:Fallback>
        </mc:AlternateContent>
      </w:r>
    </w:p>
    <w:p w14:paraId="18D83D0B" w14:textId="77777777" w:rsidR="005D4697" w:rsidRDefault="005D4697" w:rsidP="005D4697">
      <w:pPr>
        <w:spacing w:after="0" w:line="200" w:lineRule="exact"/>
      </w:pPr>
    </w:p>
    <w:p w14:paraId="3AAA8432" w14:textId="77777777" w:rsidR="005D4697" w:rsidRDefault="005D4697" w:rsidP="005D4697">
      <w:pPr>
        <w:spacing w:after="0" w:line="200" w:lineRule="exact"/>
      </w:pPr>
    </w:p>
    <w:p w14:paraId="3A9E4AA8" w14:textId="77777777" w:rsidR="005D4697" w:rsidRDefault="005D4697" w:rsidP="005D4697">
      <w:pPr>
        <w:spacing w:after="0" w:line="200" w:lineRule="exact"/>
      </w:pPr>
    </w:p>
    <w:p w14:paraId="65A2D65C" w14:textId="77777777" w:rsidR="005D4697" w:rsidRDefault="005D4697" w:rsidP="005D4697">
      <w:pPr>
        <w:spacing w:after="0" w:line="200" w:lineRule="exact"/>
      </w:pPr>
    </w:p>
    <w:p w14:paraId="330684A1" w14:textId="77777777" w:rsidR="005D4697" w:rsidRDefault="005D4697" w:rsidP="005D4697">
      <w:pPr>
        <w:spacing w:after="0" w:line="200" w:lineRule="exact"/>
      </w:pPr>
    </w:p>
    <w:p w14:paraId="1C1ADBF9" w14:textId="77777777" w:rsidR="005D4697" w:rsidRDefault="005D4697" w:rsidP="005D4697">
      <w:pPr>
        <w:spacing w:after="0" w:line="200" w:lineRule="exact"/>
      </w:pPr>
    </w:p>
    <w:p w14:paraId="4D759DDF" w14:textId="77777777" w:rsidR="005D4697" w:rsidRDefault="005D4697" w:rsidP="005D4697">
      <w:pPr>
        <w:spacing w:after="0" w:line="200" w:lineRule="exact"/>
      </w:pPr>
    </w:p>
    <w:p w14:paraId="3436599E" w14:textId="77777777" w:rsidR="005D4697" w:rsidRDefault="005D4697" w:rsidP="005D4697">
      <w:pPr>
        <w:spacing w:after="0" w:line="200" w:lineRule="exact"/>
      </w:pPr>
    </w:p>
    <w:p w14:paraId="2418C191" w14:textId="77777777" w:rsidR="005D4697" w:rsidRDefault="005D4697" w:rsidP="005D4697">
      <w:pPr>
        <w:spacing w:after="0" w:line="200" w:lineRule="exact"/>
      </w:pPr>
    </w:p>
    <w:p w14:paraId="64C68FDF" w14:textId="77777777" w:rsidR="005D4697" w:rsidRDefault="005D4697" w:rsidP="005D4697">
      <w:pPr>
        <w:spacing w:after="0" w:line="200" w:lineRule="exact"/>
      </w:pPr>
    </w:p>
    <w:p w14:paraId="308A40B2" w14:textId="77777777" w:rsidR="005D4697" w:rsidRDefault="005D4697" w:rsidP="005D4697">
      <w:pPr>
        <w:spacing w:after="0" w:line="200" w:lineRule="exact"/>
      </w:pPr>
    </w:p>
    <w:p w14:paraId="42E0A89B" w14:textId="77777777" w:rsidR="005D4697" w:rsidRDefault="005D4697" w:rsidP="005D4697">
      <w:pPr>
        <w:spacing w:after="0" w:line="200" w:lineRule="exact"/>
      </w:pPr>
    </w:p>
    <w:p w14:paraId="3FB12823" w14:textId="77777777" w:rsidR="005D4697" w:rsidRDefault="005D4697" w:rsidP="005D4697">
      <w:pPr>
        <w:spacing w:after="0" w:line="200" w:lineRule="exact"/>
      </w:pPr>
    </w:p>
    <w:p w14:paraId="0A5D9ACA" w14:textId="77777777" w:rsidR="005D4697" w:rsidRDefault="005D4697" w:rsidP="005D4697">
      <w:pPr>
        <w:spacing w:after="0" w:line="200" w:lineRule="exact"/>
      </w:pPr>
    </w:p>
    <w:p w14:paraId="4407E337" w14:textId="77777777" w:rsidR="005D4697" w:rsidRDefault="005D4697" w:rsidP="005D4697">
      <w:pPr>
        <w:spacing w:after="0" w:line="200" w:lineRule="exact"/>
      </w:pPr>
    </w:p>
    <w:p w14:paraId="7DA498C8" w14:textId="77777777" w:rsidR="005D4697" w:rsidRDefault="005D4697" w:rsidP="005D4697">
      <w:pPr>
        <w:spacing w:after="0" w:line="200" w:lineRule="exact"/>
      </w:pPr>
    </w:p>
    <w:p w14:paraId="2E862EC3" w14:textId="77777777" w:rsidR="005D4697" w:rsidRDefault="005D4697" w:rsidP="005D4697">
      <w:pPr>
        <w:spacing w:after="0" w:line="200" w:lineRule="exact"/>
      </w:pPr>
    </w:p>
    <w:p w14:paraId="6CBCBD4A" w14:textId="77777777" w:rsidR="005D4697" w:rsidRDefault="005D4697" w:rsidP="005D4697">
      <w:pPr>
        <w:spacing w:after="0" w:line="200" w:lineRule="exact"/>
      </w:pPr>
    </w:p>
    <w:p w14:paraId="1FB6A08B" w14:textId="703F9BC9" w:rsidR="005D4697" w:rsidRPr="00C7096E" w:rsidRDefault="005D4697" w:rsidP="005D4697">
      <w:pPr>
        <w:pStyle w:val="Title"/>
      </w:pPr>
      <w:r>
        <w:t xml:space="preserve">PRI </w:t>
      </w:r>
      <w:r w:rsidRPr="00C7096E">
        <w:t>REPORTING FRAMEWORK 201</w:t>
      </w:r>
      <w:r w:rsidR="00E375C9">
        <w:t>4</w:t>
      </w:r>
      <w:r>
        <w:t>/1</w:t>
      </w:r>
      <w:r w:rsidR="00E375C9">
        <w:t>5</w:t>
      </w:r>
    </w:p>
    <w:p w14:paraId="3C39B443" w14:textId="77777777" w:rsidR="005D4697" w:rsidRPr="005D4697" w:rsidRDefault="005D4697" w:rsidP="005D4697">
      <w:pPr>
        <w:pStyle w:val="Title"/>
      </w:pPr>
      <w:r>
        <w:t>Organisational Overview</w:t>
      </w:r>
    </w:p>
    <w:p w14:paraId="0CC537EC" w14:textId="77777777" w:rsidR="005D4697" w:rsidRDefault="005D4697" w:rsidP="005D4697">
      <w:pPr>
        <w:spacing w:after="0" w:line="200" w:lineRule="exact"/>
      </w:pPr>
    </w:p>
    <w:p w14:paraId="04FF1A73" w14:textId="77777777" w:rsidR="005D4697" w:rsidRDefault="005D4697" w:rsidP="005D4697">
      <w:pPr>
        <w:spacing w:after="0" w:line="200" w:lineRule="exact"/>
      </w:pPr>
    </w:p>
    <w:p w14:paraId="49A66CB8" w14:textId="77777777" w:rsidR="005D4697" w:rsidRDefault="005D4697" w:rsidP="005D4697">
      <w:pPr>
        <w:spacing w:after="0" w:line="200" w:lineRule="exact"/>
      </w:pPr>
    </w:p>
    <w:p w14:paraId="10A59880" w14:textId="0C115E44" w:rsidR="005D4697" w:rsidRDefault="00E375C9" w:rsidP="005D4697">
      <w:r>
        <w:t xml:space="preserve">September </w:t>
      </w:r>
      <w:r w:rsidR="005D4697">
        <w:t>201</w:t>
      </w:r>
      <w:r w:rsidR="00F9219D">
        <w:t>4</w:t>
      </w:r>
    </w:p>
    <w:p w14:paraId="3BD82F2E" w14:textId="77777777" w:rsidR="005D4697" w:rsidRPr="009C1D27" w:rsidRDefault="00E63DDE" w:rsidP="005D4697">
      <w:pPr>
        <w:rPr>
          <w:color w:val="0070C0"/>
          <w:u w:val="single"/>
        </w:rPr>
      </w:pPr>
      <w:hyperlink r:id="rId15" w:history="1">
        <w:r w:rsidR="005D4697" w:rsidRPr="009C1D27">
          <w:rPr>
            <w:color w:val="0070C0"/>
            <w:u w:val="single"/>
          </w:rPr>
          <w:t>reporting@unpri.org</w:t>
        </w:r>
      </w:hyperlink>
    </w:p>
    <w:p w14:paraId="6F96D8E4" w14:textId="77777777" w:rsidR="005D4697" w:rsidRDefault="005D4697" w:rsidP="005D4697">
      <w:pPr>
        <w:spacing w:after="0" w:line="200" w:lineRule="exact"/>
      </w:pPr>
      <w:r w:rsidRPr="009C1D27">
        <w:t xml:space="preserve">+44 (0) 20 </w:t>
      </w:r>
      <w:r w:rsidR="00252263">
        <w:t>3714 3187</w:t>
      </w:r>
    </w:p>
    <w:p w14:paraId="090B9339" w14:textId="77777777" w:rsidR="005D4697" w:rsidRDefault="005D4697" w:rsidP="005D4697">
      <w:pPr>
        <w:spacing w:after="0" w:line="200" w:lineRule="exact"/>
      </w:pPr>
    </w:p>
    <w:p w14:paraId="1C1BB6DE" w14:textId="77777777" w:rsidR="005D4697" w:rsidRDefault="005D4697" w:rsidP="005D4697">
      <w:pPr>
        <w:spacing w:after="0"/>
        <w:sectPr w:rsidR="005D4697" w:rsidSect="005D4697">
          <w:headerReference w:type="even" r:id="rId16"/>
          <w:headerReference w:type="default" r:id="rId17"/>
          <w:footerReference w:type="even" r:id="rId18"/>
          <w:footerReference w:type="default" r:id="rId19"/>
          <w:headerReference w:type="first" r:id="rId20"/>
          <w:footerReference w:type="first" r:id="rId21"/>
          <w:pgSz w:w="11920" w:h="16840"/>
          <w:pgMar w:top="1580" w:right="1180" w:bottom="280" w:left="740" w:header="720" w:footer="720" w:gutter="0"/>
          <w:cols w:space="720"/>
        </w:sectPr>
      </w:pPr>
    </w:p>
    <w:p w14:paraId="6E432F39" w14:textId="77777777" w:rsidR="0082348F" w:rsidRDefault="0082348F" w:rsidP="0082348F">
      <w:pPr>
        <w:pStyle w:val="Heading1"/>
        <w:spacing w:before="120" w:after="120"/>
      </w:pPr>
      <w:bookmarkStart w:id="0" w:name="_Toc367443430"/>
      <w:bookmarkStart w:id="1" w:name="_Toc367977979"/>
      <w:bookmarkStart w:id="2" w:name="_Toc368062877"/>
      <w:r>
        <w:lastRenderedPageBreak/>
        <w:t>Understanding this document</w:t>
      </w:r>
      <w:bookmarkEnd w:id="0"/>
      <w:bookmarkEnd w:id="1"/>
      <w:bookmarkEnd w:id="2"/>
      <w:r>
        <w:t xml:space="preserve"> </w:t>
      </w:r>
    </w:p>
    <w:p w14:paraId="22778FFA" w14:textId="77777777" w:rsidR="0082348F" w:rsidRDefault="0082348F" w:rsidP="0082348F">
      <w:pPr>
        <w:pStyle w:val="INDICATORTEXT"/>
        <w:spacing w:before="120"/>
        <w:ind w:right="-546"/>
        <w:jc w:val="both"/>
        <w:rPr>
          <w:lang w:eastAsia="en-GB"/>
        </w:rPr>
      </w:pPr>
      <w:r>
        <w:rPr>
          <w:lang w:eastAsia="en-GB"/>
        </w:rPr>
        <w:t xml:space="preserve">In addition to the detailed indicator text and selection options, in each module of the PRI Reporting Framework you can find information that will help you to identify which indicators are relevant for your organisation. </w:t>
      </w:r>
    </w:p>
    <w:p w14:paraId="5FDB1D72" w14:textId="77777777" w:rsidR="0082348F" w:rsidRPr="002F6B3D" w:rsidRDefault="0082348F" w:rsidP="0082348F">
      <w:pPr>
        <w:pStyle w:val="INDICATORTEXT"/>
        <w:ind w:right="-546"/>
        <w:jc w:val="both"/>
        <w:rPr>
          <w:b/>
          <w:lang w:eastAsia="en-GB"/>
        </w:rPr>
      </w:pPr>
      <w:r w:rsidRPr="002F6B3D">
        <w:rPr>
          <w:b/>
          <w:lang w:eastAsia="en-GB"/>
        </w:rPr>
        <w:t>Top bar</w:t>
      </w:r>
    </w:p>
    <w:p w14:paraId="74057E05" w14:textId="77777777" w:rsidR="0082348F" w:rsidRDefault="0082348F" w:rsidP="0082348F">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348F" w14:paraId="51F8752E" w14:textId="77777777" w:rsidTr="008234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1C07D55" w14:textId="77777777" w:rsidR="0082348F" w:rsidRPr="00F667D4" w:rsidRDefault="0082348F" w:rsidP="0082348F">
            <w:pPr>
              <w:spacing w:after="0"/>
              <w:rPr>
                <w:rStyle w:val="IntenseEmphasis"/>
                <w:b w:val="0"/>
                <w:bCs w:val="0"/>
                <w:iCs w:val="0"/>
              </w:rPr>
            </w:pPr>
          </w:p>
        </w:tc>
        <w:tc>
          <w:tcPr>
            <w:tcW w:w="3402" w:type="dxa"/>
          </w:tcPr>
          <w:p w14:paraId="2094CE91" w14:textId="77777777" w:rsidR="0082348F" w:rsidRPr="00F667D4" w:rsidRDefault="0082348F" w:rsidP="0082348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07C55C5B" w14:textId="77777777" w:rsidR="0082348F" w:rsidRPr="00F667D4" w:rsidRDefault="0082348F" w:rsidP="0082348F">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3974D411" w14:textId="77777777" w:rsidR="0082348F" w:rsidRPr="00F667D4" w:rsidRDefault="0082348F" w:rsidP="0082348F">
            <w:pPr>
              <w:spacing w:after="0"/>
              <w:rPr>
                <w:rStyle w:val="IntenseEmphasis"/>
                <w:b w:val="0"/>
                <w:bCs w:val="0"/>
                <w:iCs w:val="0"/>
              </w:rPr>
            </w:pPr>
            <w:r w:rsidRPr="00F667D4">
              <w:t>Principle</w:t>
            </w:r>
          </w:p>
        </w:tc>
      </w:tr>
      <w:tr w:rsidR="0082348F" w14:paraId="6470DBB6" w14:textId="77777777" w:rsidTr="0082348F">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43B439DB" w14:textId="77777777" w:rsidR="0082348F" w:rsidRPr="00DB5C48" w:rsidRDefault="0082348F" w:rsidP="0082348F">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741C5FB8" w14:textId="77777777" w:rsidR="0082348F" w:rsidRPr="00DB5C48" w:rsidRDefault="0082348F" w:rsidP="0082348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7F911BE3" w14:textId="77777777" w:rsidR="0082348F" w:rsidRPr="00DB5C48" w:rsidRDefault="0082348F" w:rsidP="0082348F">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7CE7D204" w14:textId="77777777" w:rsidR="0082348F" w:rsidRPr="00DB5C48" w:rsidRDefault="0082348F" w:rsidP="0082348F">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58A9C37C" w14:textId="77777777" w:rsidR="0082348F" w:rsidRDefault="0082348F" w:rsidP="0082348F">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82348F" w14:paraId="59C9E5F1" w14:textId="77777777" w:rsidTr="0082348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03BD5B3F" w14:textId="77777777" w:rsidR="0082348F" w:rsidRPr="00C72280" w:rsidRDefault="0082348F" w:rsidP="0082348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12622248" w14:textId="77777777" w:rsidR="0082348F" w:rsidRPr="00E85043" w:rsidRDefault="0082348F" w:rsidP="0082348F">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82348F" w14:paraId="0B203770" w14:textId="77777777" w:rsidTr="0082348F">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31873AD3" w14:textId="77777777" w:rsidR="0082348F" w:rsidRPr="00C72280" w:rsidRDefault="0082348F" w:rsidP="0082348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2BE87630" w14:textId="77777777" w:rsidR="0082348F" w:rsidRPr="00C72280" w:rsidRDefault="0082348F" w:rsidP="0082348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100AD87F" w14:textId="77777777" w:rsidR="0082348F" w:rsidRPr="00E85043" w:rsidRDefault="0082348F" w:rsidP="0082348F">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may </w:t>
            </w:r>
            <w:r>
              <w:rPr>
                <w:lang w:eastAsia="en-GB"/>
              </w:rPr>
              <w:t xml:space="preserve">also </w:t>
            </w:r>
            <w:r w:rsidRPr="00E85043">
              <w:rPr>
                <w:lang w:eastAsia="en-GB"/>
              </w:rPr>
              <w:t>contain commercially sensitive information.</w:t>
            </w:r>
          </w:p>
        </w:tc>
      </w:tr>
      <w:tr w:rsidR="0082348F" w14:paraId="44BBE002" w14:textId="77777777" w:rsidTr="0082348F">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6DFB791C" w14:textId="77777777" w:rsidR="0082348F" w:rsidRPr="00C72280" w:rsidRDefault="0082348F" w:rsidP="0082348F">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63621491" w14:textId="77777777" w:rsidR="0082348F" w:rsidRPr="00E85043" w:rsidRDefault="0082348F" w:rsidP="0082348F">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768D84B0" w14:textId="77777777" w:rsidR="0082348F" w:rsidRPr="00E85043" w:rsidRDefault="0082348F" w:rsidP="0082348F">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82348F" w14:paraId="5634E3BE" w14:textId="77777777" w:rsidTr="0082348F">
        <w:trPr>
          <w:trHeight w:val="668"/>
        </w:trPr>
        <w:tc>
          <w:tcPr>
            <w:tcW w:w="1560" w:type="dxa"/>
          </w:tcPr>
          <w:p w14:paraId="2E285D95" w14:textId="77777777" w:rsidR="0082348F" w:rsidRDefault="0082348F" w:rsidP="0082348F">
            <w:pPr>
              <w:pStyle w:val="INDICATORTEXT"/>
              <w:spacing w:before="40" w:after="60"/>
              <w:ind w:left="34"/>
              <w:jc w:val="both"/>
            </w:pPr>
            <w:r w:rsidRPr="004C1494">
              <w:t>Gateway</w:t>
            </w:r>
          </w:p>
        </w:tc>
        <w:tc>
          <w:tcPr>
            <w:tcW w:w="1275" w:type="dxa"/>
          </w:tcPr>
          <w:p w14:paraId="5D9AEA87" w14:textId="77777777" w:rsidR="0082348F" w:rsidRDefault="0082348F" w:rsidP="0082348F">
            <w:pPr>
              <w:pStyle w:val="INDICATORTEXT"/>
              <w:spacing w:before="40" w:after="60"/>
              <w:jc w:val="both"/>
            </w:pPr>
            <w:r>
              <w:rPr>
                <w:noProof/>
                <w:lang w:eastAsia="en-GB"/>
              </w:rPr>
              <w:drawing>
                <wp:inline distT="0" distB="0" distL="0" distR="0" wp14:anchorId="70F00EB7" wp14:editId="44716EAD">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1B242F3C" w14:textId="77777777" w:rsidR="0082348F" w:rsidRDefault="0082348F" w:rsidP="0082348F">
            <w:pPr>
              <w:pStyle w:val="INDICATORTEXT"/>
              <w:spacing w:before="40" w:after="60"/>
              <w:ind w:left="0"/>
              <w:jc w:val="both"/>
              <w:rPr>
                <w:lang w:eastAsia="en-GB"/>
              </w:rPr>
            </w:pPr>
            <w:r>
              <w:t>The responses to this indicator ‘unlock’ other indicators within a module if they are relevant for your organisation. Please refer to the logic box for more information.</w:t>
            </w:r>
          </w:p>
        </w:tc>
      </w:tr>
      <w:tr w:rsidR="0082348F" w14:paraId="58020CD3" w14:textId="77777777" w:rsidTr="0082348F">
        <w:tc>
          <w:tcPr>
            <w:tcW w:w="1560" w:type="dxa"/>
          </w:tcPr>
          <w:p w14:paraId="4611CCC9" w14:textId="77777777" w:rsidR="0082348F" w:rsidRDefault="0082348F" w:rsidP="0082348F">
            <w:pPr>
              <w:pStyle w:val="INDICATORTEXT"/>
              <w:spacing w:before="40" w:after="60"/>
              <w:ind w:left="34"/>
              <w:jc w:val="both"/>
            </w:pPr>
            <w:r w:rsidRPr="004C1494">
              <w:t>Peering</w:t>
            </w:r>
          </w:p>
        </w:tc>
        <w:tc>
          <w:tcPr>
            <w:tcW w:w="1275" w:type="dxa"/>
          </w:tcPr>
          <w:p w14:paraId="33EA0FEA" w14:textId="77777777" w:rsidR="0082348F" w:rsidRDefault="0082348F" w:rsidP="0082348F">
            <w:pPr>
              <w:pStyle w:val="INDICATORTEXT"/>
              <w:spacing w:before="40" w:after="60"/>
              <w:jc w:val="both"/>
            </w:pPr>
            <w:r>
              <w:rPr>
                <w:noProof/>
                <w:lang w:eastAsia="en-GB"/>
              </w:rPr>
              <w:drawing>
                <wp:inline distT="0" distB="0" distL="0" distR="0" wp14:anchorId="4EAFC7C7" wp14:editId="488FEA78">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5715621" w14:textId="77777777" w:rsidR="0082348F" w:rsidRDefault="0082348F" w:rsidP="0082348F">
            <w:pPr>
              <w:pStyle w:val="INDICATORTEXT"/>
              <w:spacing w:before="40" w:after="60"/>
              <w:ind w:left="0"/>
              <w:jc w:val="both"/>
              <w:rPr>
                <w:lang w:eastAsia="en-GB"/>
              </w:rPr>
            </w:pPr>
            <w:r>
              <w:t>These indicators are used to determine your peer groups for assessment purposes.</w:t>
            </w:r>
          </w:p>
        </w:tc>
      </w:tr>
      <w:tr w:rsidR="0082348F" w14:paraId="59944789" w14:textId="77777777" w:rsidTr="0082348F">
        <w:tc>
          <w:tcPr>
            <w:tcW w:w="1560" w:type="dxa"/>
          </w:tcPr>
          <w:p w14:paraId="61B2D683" w14:textId="77777777" w:rsidR="0082348F" w:rsidRDefault="0082348F" w:rsidP="0082348F">
            <w:pPr>
              <w:pStyle w:val="INDICATORTEXT"/>
              <w:spacing w:before="40" w:after="60"/>
              <w:ind w:left="34"/>
              <w:jc w:val="both"/>
            </w:pPr>
            <w:r w:rsidRPr="004C1494">
              <w:t>Core assessed</w:t>
            </w:r>
          </w:p>
        </w:tc>
        <w:tc>
          <w:tcPr>
            <w:tcW w:w="1275" w:type="dxa"/>
          </w:tcPr>
          <w:p w14:paraId="24DC53F5" w14:textId="77777777" w:rsidR="0082348F" w:rsidRDefault="0082348F" w:rsidP="0082348F">
            <w:pPr>
              <w:pStyle w:val="INDICATORTEXT"/>
              <w:spacing w:before="40" w:after="60"/>
              <w:jc w:val="both"/>
            </w:pPr>
            <w:r>
              <w:rPr>
                <w:noProof/>
                <w:lang w:eastAsia="en-GB"/>
              </w:rPr>
              <w:drawing>
                <wp:inline distT="0" distB="0" distL="0" distR="0" wp14:anchorId="5422DAE1" wp14:editId="5833C90C">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338D94DA" w14:textId="77777777" w:rsidR="0082348F" w:rsidRDefault="0082348F" w:rsidP="0082348F">
            <w:pPr>
              <w:pStyle w:val="INDICATORTEXT"/>
              <w:spacing w:before="40" w:after="60"/>
              <w:ind w:left="0"/>
              <w:jc w:val="both"/>
              <w:rPr>
                <w:lang w:eastAsia="en-GB"/>
              </w:rPr>
            </w:pPr>
            <w:r>
              <w:t>These indicators form the core of the assessment, and represent the majority of your final assessment score.</w:t>
            </w:r>
          </w:p>
        </w:tc>
      </w:tr>
      <w:tr w:rsidR="0082348F" w14:paraId="64D5BAAA" w14:textId="77777777" w:rsidTr="0082348F">
        <w:tc>
          <w:tcPr>
            <w:tcW w:w="1560" w:type="dxa"/>
          </w:tcPr>
          <w:p w14:paraId="28893288" w14:textId="77777777" w:rsidR="0082348F" w:rsidRDefault="0082348F" w:rsidP="0082348F">
            <w:pPr>
              <w:pStyle w:val="INDICATORTEXT"/>
              <w:spacing w:before="40" w:after="60"/>
              <w:ind w:left="34"/>
              <w:jc w:val="both"/>
            </w:pPr>
            <w:r w:rsidRPr="004C1494">
              <w:t>Additional assessed</w:t>
            </w:r>
          </w:p>
        </w:tc>
        <w:tc>
          <w:tcPr>
            <w:tcW w:w="1275" w:type="dxa"/>
          </w:tcPr>
          <w:p w14:paraId="32644421" w14:textId="77777777" w:rsidR="0082348F" w:rsidRDefault="0082348F" w:rsidP="0082348F">
            <w:pPr>
              <w:pStyle w:val="INDICATORTEXT"/>
              <w:spacing w:before="40" w:after="60"/>
              <w:jc w:val="both"/>
            </w:pPr>
            <w:r>
              <w:rPr>
                <w:noProof/>
                <w:lang w:eastAsia="en-GB"/>
              </w:rPr>
              <w:drawing>
                <wp:inline distT="0" distB="0" distL="0" distR="0" wp14:anchorId="55B4ACFF" wp14:editId="0F5D9219">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4B966CB8" w14:textId="77777777" w:rsidR="0082348F" w:rsidRDefault="0082348F" w:rsidP="0082348F">
            <w:pPr>
              <w:pStyle w:val="INDICATORTEXT"/>
              <w:spacing w:before="40" w:after="60"/>
              <w:ind w:left="0"/>
              <w:jc w:val="both"/>
              <w:rPr>
                <w:lang w:eastAsia="en-GB"/>
              </w:rPr>
            </w:pPr>
            <w:r>
              <w:t>These indicators represent more advanced or alternative practices and contribute to a smaller part of your score.</w:t>
            </w:r>
          </w:p>
        </w:tc>
      </w:tr>
      <w:tr w:rsidR="0082348F" w14:paraId="75CE36FF" w14:textId="77777777" w:rsidTr="0082348F">
        <w:tc>
          <w:tcPr>
            <w:tcW w:w="1560" w:type="dxa"/>
          </w:tcPr>
          <w:p w14:paraId="7666F434" w14:textId="77777777" w:rsidR="0082348F" w:rsidRDefault="0082348F" w:rsidP="0082348F">
            <w:pPr>
              <w:pStyle w:val="INDICATORTEXT"/>
              <w:spacing w:before="40" w:after="60"/>
              <w:ind w:left="34"/>
              <w:jc w:val="both"/>
            </w:pPr>
            <w:r w:rsidRPr="004C1494">
              <w:t>Descriptive</w:t>
            </w:r>
          </w:p>
        </w:tc>
        <w:tc>
          <w:tcPr>
            <w:tcW w:w="1275" w:type="dxa"/>
          </w:tcPr>
          <w:p w14:paraId="66B37709" w14:textId="77777777" w:rsidR="0082348F" w:rsidRDefault="0082348F" w:rsidP="0082348F">
            <w:pPr>
              <w:pStyle w:val="INDICATORTEXT"/>
              <w:spacing w:before="40" w:after="60"/>
              <w:jc w:val="both"/>
            </w:pPr>
            <w:r>
              <w:rPr>
                <w:noProof/>
                <w:lang w:eastAsia="en-GB"/>
              </w:rPr>
              <w:drawing>
                <wp:inline distT="0" distB="0" distL="0" distR="0" wp14:anchorId="13BA8C4C" wp14:editId="76A4F076">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0DEA6FC3" w14:textId="77777777" w:rsidR="0082348F" w:rsidRDefault="0082348F" w:rsidP="0082348F">
            <w:pPr>
              <w:pStyle w:val="INDICATORTEXT"/>
              <w:spacing w:before="40" w:after="60"/>
              <w:ind w:left="0"/>
              <w:jc w:val="both"/>
              <w:rPr>
                <w:lang w:eastAsia="en-GB"/>
              </w:rPr>
            </w:pPr>
            <w:r>
              <w:t>These are open-ended narrative indicators, allowing you to describe your activities.</w:t>
            </w:r>
          </w:p>
        </w:tc>
      </w:tr>
    </w:tbl>
    <w:p w14:paraId="0320C675" w14:textId="77777777" w:rsidR="0082348F" w:rsidRPr="002F6B3D" w:rsidRDefault="0082348F" w:rsidP="0082348F">
      <w:pPr>
        <w:pStyle w:val="INDICATORTEXT"/>
        <w:spacing w:before="120"/>
        <w:rPr>
          <w:b/>
          <w:lang w:eastAsia="en-GB"/>
        </w:rPr>
      </w:pPr>
      <w:r w:rsidRPr="002F6B3D">
        <w:rPr>
          <w:b/>
          <w:lang w:eastAsia="en-GB"/>
        </w:rPr>
        <w:t>Underneath the indicator</w:t>
      </w:r>
    </w:p>
    <w:p w14:paraId="1B6A26AF" w14:textId="77777777" w:rsidR="0082348F" w:rsidRDefault="0082348F" w:rsidP="0082348F">
      <w:pPr>
        <w:pStyle w:val="INDICATORTEXT"/>
        <w:spacing w:after="160"/>
        <w:ind w:right="-546"/>
        <w:jc w:val="both"/>
        <w:rPr>
          <w:lang w:eastAsia="en-GB"/>
        </w:rPr>
      </w:pPr>
      <w:r>
        <w:rPr>
          <w:lang w:eastAsia="en-GB"/>
        </w:rPr>
        <w:t>Underneath the indicator, you can find the explanatory notes and definitions that contain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82348F" w14:paraId="2041D4E1" w14:textId="77777777" w:rsidTr="0082348F">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525AD98C" w14:textId="77777777" w:rsidR="0082348F" w:rsidRPr="00F67C19" w:rsidRDefault="0082348F" w:rsidP="0082348F">
            <w:pPr>
              <w:pStyle w:val="SectionIndicatorHeaderText"/>
              <w:rPr>
                <w:rStyle w:val="IntenseEmphasis"/>
                <w:b w:val="0"/>
                <w:i w:val="0"/>
                <w:color w:val="FFFFFF" w:themeColor="background1"/>
              </w:rPr>
            </w:pPr>
            <w:r w:rsidRPr="00F67C19">
              <w:rPr>
                <w:rStyle w:val="IntenseEmphasis"/>
                <w:b w:val="0"/>
                <w:i w:val="0"/>
                <w:color w:val="FFFFFF" w:themeColor="background1"/>
              </w:rPr>
              <w:t>x</w:t>
            </w:r>
            <w:r>
              <w:rPr>
                <w:rStyle w:val="IntenseEmphasis"/>
                <w:b w:val="0"/>
                <w:i w:val="0"/>
                <w:color w:val="FFFFFF" w:themeColor="background1"/>
              </w:rPr>
              <w:t>x</w:t>
            </w:r>
            <w:r w:rsidRPr="00F67C19">
              <w:rPr>
                <w:rStyle w:val="IntenseEmphasis"/>
                <w:b w:val="0"/>
                <w:i w:val="0"/>
                <w:color w:val="FFFFFF" w:themeColor="background1"/>
              </w:rPr>
              <w:t>x 01</w:t>
            </w:r>
          </w:p>
        </w:tc>
        <w:tc>
          <w:tcPr>
            <w:tcW w:w="3924" w:type="pct"/>
            <w:tcBorders>
              <w:top w:val="single" w:sz="4" w:space="0" w:color="0082C8"/>
              <w:right w:val="single" w:sz="4" w:space="0" w:color="0070C0"/>
            </w:tcBorders>
          </w:tcPr>
          <w:p w14:paraId="0258B5C4" w14:textId="77777777" w:rsidR="0082348F" w:rsidRPr="00BB6E27" w:rsidRDefault="0082348F" w:rsidP="0082348F">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BB6E27">
              <w:rPr>
                <w:rStyle w:val="IntenseEmphasis"/>
                <w:b/>
                <w:i w:val="0"/>
                <w:color w:val="FFFFFF" w:themeColor="background1"/>
              </w:rPr>
              <w:t>EXPLANATORY NOTES</w:t>
            </w:r>
          </w:p>
        </w:tc>
      </w:tr>
      <w:tr w:rsidR="0082348F" w:rsidRPr="00D5451C" w14:paraId="3D77C98A" w14:textId="77777777" w:rsidTr="0082348F">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189089D2" w14:textId="77777777" w:rsidR="0082348F" w:rsidRPr="00F667D4" w:rsidRDefault="0082348F" w:rsidP="0082348F">
            <w:pPr>
              <w:pStyle w:val="INDICATORTEXT"/>
              <w:spacing w:after="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7C03EBBE" w14:textId="77777777" w:rsidR="0082348F" w:rsidRPr="00B9480C" w:rsidRDefault="0082348F" w:rsidP="0082348F">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82348F" w:rsidRPr="00D5451C" w14:paraId="0218C6E3" w14:textId="77777777" w:rsidTr="0082348F">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77B942A" w14:textId="77777777" w:rsidR="0082348F" w:rsidRPr="00F667D4" w:rsidRDefault="0082348F" w:rsidP="0082348F">
            <w:pPr>
              <w:pStyle w:val="INDICATORTEXT"/>
              <w:spacing w:after="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1AEFF1B7" w14:textId="77777777" w:rsidR="0082348F" w:rsidRPr="00CC7769" w:rsidRDefault="0082348F" w:rsidP="0082348F">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82348F" w:rsidRPr="00D5451C" w14:paraId="11DB5869" w14:textId="77777777" w:rsidTr="0082348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0B9297EF" w14:textId="77777777" w:rsidR="0082348F" w:rsidRPr="00837EA2" w:rsidRDefault="0082348F" w:rsidP="0082348F">
            <w:pPr>
              <w:pStyle w:val="INDICATORTEXT"/>
              <w:spacing w:before="0"/>
              <w:jc w:val="both"/>
              <w:rPr>
                <w:b/>
              </w:rPr>
            </w:pPr>
            <w:r>
              <w:rPr>
                <w:b/>
              </w:rPr>
              <w:t>LOGIC</w:t>
            </w:r>
          </w:p>
        </w:tc>
      </w:tr>
      <w:tr w:rsidR="0082348F" w:rsidRPr="00D5451C" w14:paraId="3B9CF8A2" w14:textId="77777777" w:rsidTr="0082348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26DB818A" w14:textId="77777777" w:rsidR="0082348F" w:rsidRPr="00F667D4" w:rsidRDefault="0082348F" w:rsidP="0082348F">
            <w:pPr>
              <w:pStyle w:val="INDICATORTEXT"/>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4E0547B6" w14:textId="77777777" w:rsidR="0082348F" w:rsidRPr="00CC7769" w:rsidRDefault="0082348F" w:rsidP="0082348F">
            <w:pPr>
              <w:pStyle w:val="INDICATORTEXT"/>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82348F" w:rsidRPr="00D5451C" w14:paraId="307BF559" w14:textId="77777777" w:rsidTr="0082348F">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0FFB230A" w14:textId="77777777" w:rsidR="0082348F" w:rsidRPr="00F667D4" w:rsidRDefault="0082348F" w:rsidP="0082348F">
            <w:pPr>
              <w:pStyle w:val="INDICATORTEXT"/>
              <w:spacing w:before="0"/>
              <w:jc w:val="both"/>
              <w:rPr>
                <w:b/>
              </w:rPr>
            </w:pPr>
            <w:r w:rsidRPr="00F667D4">
              <w:rPr>
                <w:b/>
              </w:rPr>
              <w:t>ASSESSMENT</w:t>
            </w:r>
          </w:p>
        </w:tc>
      </w:tr>
      <w:tr w:rsidR="0082348F" w:rsidRPr="00D5451C" w14:paraId="4B49AC90" w14:textId="77777777" w:rsidTr="0082348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1E803272" w14:textId="77777777" w:rsidR="0082348F" w:rsidRPr="00F667D4" w:rsidRDefault="0082348F" w:rsidP="0082348F">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371C1475" w14:textId="77777777" w:rsidR="0082348F" w:rsidRDefault="0082348F" w:rsidP="0082348F">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82348F" w:rsidRPr="00D5451C" w14:paraId="24D83C27" w14:textId="77777777" w:rsidTr="0082348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646DE4E8" w14:textId="77777777" w:rsidR="0082348F" w:rsidRDefault="0082348F" w:rsidP="0082348F">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66F374E4" w14:textId="77777777" w:rsidR="0082348F" w:rsidRDefault="0082348F" w:rsidP="0082348F">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82348F" w:rsidRPr="00D5451C" w14:paraId="509E13A9" w14:textId="77777777" w:rsidTr="0082348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1688582C" w14:textId="77777777" w:rsidR="0082348F" w:rsidRPr="00F67C19" w:rsidRDefault="0082348F" w:rsidP="0082348F">
            <w:pPr>
              <w:pStyle w:val="SectionIndicatorHeaderText"/>
              <w:rPr>
                <w:rStyle w:val="IntenseEmphasis"/>
                <w:b w:val="0"/>
                <w:i w:val="0"/>
                <w:color w:val="FFFFFF" w:themeColor="background1"/>
                <w:sz w:val="18"/>
                <w:szCs w:val="18"/>
              </w:rPr>
            </w:pPr>
            <w:r w:rsidRPr="00F67C19">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07AB45B6" w14:textId="77777777" w:rsidR="0082348F" w:rsidRPr="00BB6E27" w:rsidRDefault="0082348F" w:rsidP="0082348F">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BB6E27">
              <w:rPr>
                <w:rStyle w:val="IntenseEmphasis"/>
                <w:b/>
                <w:i w:val="0"/>
                <w:color w:val="FFFFFF" w:themeColor="background1"/>
                <w:sz w:val="18"/>
                <w:szCs w:val="18"/>
              </w:rPr>
              <w:t>DEFINITIONS</w:t>
            </w:r>
          </w:p>
        </w:tc>
      </w:tr>
      <w:tr w:rsidR="0082348F" w:rsidRPr="00D5451C" w14:paraId="4BE4191A" w14:textId="77777777" w:rsidTr="0082348F">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5B650B3E" w14:textId="77777777" w:rsidR="0082348F" w:rsidRPr="000D72DF" w:rsidRDefault="0082348F" w:rsidP="0082348F">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0070C0"/>
              <w:right w:val="single" w:sz="4" w:space="0" w:color="0070C0"/>
            </w:tcBorders>
          </w:tcPr>
          <w:p w14:paraId="4E6D22FD" w14:textId="77777777" w:rsidR="0082348F" w:rsidRPr="00F83E7B" w:rsidRDefault="0082348F" w:rsidP="0082348F">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B7BBE">
              <w:rPr>
                <w:szCs w:val="18"/>
              </w:rPr>
              <w:t>Definitions of specific terms that are used in the indicator are defined here.</w:t>
            </w:r>
          </w:p>
        </w:tc>
      </w:tr>
    </w:tbl>
    <w:sdt>
      <w:sdtPr>
        <w:rPr>
          <w:rFonts w:ascii="Arial" w:hAnsi="Arial" w:cs="Arial"/>
          <w:bCs w:val="0"/>
          <w:color w:val="auto"/>
          <w:sz w:val="20"/>
          <w:szCs w:val="20"/>
        </w:rPr>
        <w:id w:val="9544828"/>
        <w:docPartObj>
          <w:docPartGallery w:val="Table of Contents"/>
          <w:docPartUnique/>
        </w:docPartObj>
      </w:sdtPr>
      <w:sdtEndPr/>
      <w:sdtContent>
        <w:p w14:paraId="08A3E872" w14:textId="77777777" w:rsidR="005D4697" w:rsidRPr="005D4697" w:rsidRDefault="00EB7957" w:rsidP="005D4697">
          <w:pPr>
            <w:pStyle w:val="TOCHeading"/>
            <w:rPr>
              <w:rFonts w:ascii="Arial" w:hAnsi="Arial" w:cs="Arial"/>
              <w:b/>
              <w:noProof/>
              <w:color w:val="0050A6"/>
              <w:sz w:val="32"/>
              <w:szCs w:val="36"/>
            </w:rPr>
          </w:pPr>
          <w:r w:rsidRPr="00B02F39">
            <w:rPr>
              <w:rStyle w:val="Heading1Char"/>
            </w:rPr>
            <w:t>Table of Contents</w:t>
          </w:r>
          <w:r>
            <w:rPr>
              <w:noProof/>
            </w:rPr>
            <w:fldChar w:fldCharType="begin"/>
          </w:r>
          <w:r>
            <w:instrText xml:space="preserve"> TOC \o "1-3" \h \z \u </w:instrText>
          </w:r>
          <w:r>
            <w:rPr>
              <w:noProof/>
            </w:rPr>
            <w:fldChar w:fldCharType="separate"/>
          </w:r>
        </w:p>
        <w:p w14:paraId="13190368" w14:textId="77777777" w:rsidR="005D4697" w:rsidRDefault="00E63DDE" w:rsidP="005D4697">
          <w:pPr>
            <w:pStyle w:val="TOC1"/>
            <w:rPr>
              <w:rFonts w:asciiTheme="minorHAnsi" w:eastAsiaTheme="minorEastAsia" w:hAnsiTheme="minorHAnsi" w:cstheme="minorBidi"/>
              <w:sz w:val="22"/>
              <w:szCs w:val="22"/>
              <w:lang w:val="en-IN" w:eastAsia="en-IN"/>
            </w:rPr>
          </w:pPr>
          <w:hyperlink w:anchor="_Toc368062878" w:history="1">
            <w:r w:rsidR="005D4697" w:rsidRPr="00062394">
              <w:rPr>
                <w:rStyle w:val="Hyperlink"/>
              </w:rPr>
              <w:t>Pathways through the module</w:t>
            </w:r>
            <w:r w:rsidR="005D4697">
              <w:rPr>
                <w:webHidden/>
              </w:rPr>
              <w:tab/>
            </w:r>
            <w:r w:rsidR="005D4697">
              <w:rPr>
                <w:webHidden/>
              </w:rPr>
              <w:fldChar w:fldCharType="begin"/>
            </w:r>
            <w:r w:rsidR="005D4697">
              <w:rPr>
                <w:webHidden/>
              </w:rPr>
              <w:instrText xml:space="preserve"> PAGEREF _Toc368062878 \h </w:instrText>
            </w:r>
            <w:r w:rsidR="005D4697">
              <w:rPr>
                <w:webHidden/>
              </w:rPr>
            </w:r>
            <w:r w:rsidR="005D4697">
              <w:rPr>
                <w:webHidden/>
              </w:rPr>
              <w:fldChar w:fldCharType="separate"/>
            </w:r>
            <w:r>
              <w:rPr>
                <w:webHidden/>
              </w:rPr>
              <w:t>4</w:t>
            </w:r>
            <w:r w:rsidR="005D4697">
              <w:rPr>
                <w:webHidden/>
              </w:rPr>
              <w:fldChar w:fldCharType="end"/>
            </w:r>
          </w:hyperlink>
        </w:p>
        <w:p w14:paraId="41A463C7" w14:textId="77777777" w:rsidR="005D4697" w:rsidRDefault="00E63DDE" w:rsidP="005D4697">
          <w:pPr>
            <w:pStyle w:val="TOC1"/>
            <w:rPr>
              <w:rFonts w:asciiTheme="minorHAnsi" w:eastAsiaTheme="minorEastAsia" w:hAnsiTheme="minorHAnsi" w:cstheme="minorBidi"/>
              <w:sz w:val="22"/>
              <w:szCs w:val="22"/>
              <w:lang w:val="en-IN" w:eastAsia="en-IN"/>
            </w:rPr>
          </w:pPr>
          <w:hyperlink w:anchor="_Toc368062879" w:history="1">
            <w:r w:rsidR="005D4697" w:rsidRPr="00062394">
              <w:rPr>
                <w:rStyle w:val="Hyperlink"/>
              </w:rPr>
              <w:t>Preface</w:t>
            </w:r>
            <w:r w:rsidR="005D4697">
              <w:rPr>
                <w:webHidden/>
              </w:rPr>
              <w:tab/>
            </w:r>
            <w:r w:rsidR="005D4697">
              <w:rPr>
                <w:webHidden/>
              </w:rPr>
              <w:fldChar w:fldCharType="begin"/>
            </w:r>
            <w:r w:rsidR="005D4697">
              <w:rPr>
                <w:webHidden/>
              </w:rPr>
              <w:instrText xml:space="preserve"> PAGEREF _Toc368062879 \h </w:instrText>
            </w:r>
            <w:r w:rsidR="005D4697">
              <w:rPr>
                <w:webHidden/>
              </w:rPr>
            </w:r>
            <w:r w:rsidR="005D4697">
              <w:rPr>
                <w:webHidden/>
              </w:rPr>
              <w:fldChar w:fldCharType="separate"/>
            </w:r>
            <w:r>
              <w:rPr>
                <w:webHidden/>
              </w:rPr>
              <w:t>5</w:t>
            </w:r>
            <w:r w:rsidR="005D4697">
              <w:rPr>
                <w:webHidden/>
              </w:rPr>
              <w:fldChar w:fldCharType="end"/>
            </w:r>
          </w:hyperlink>
        </w:p>
        <w:p w14:paraId="5A94AF92" w14:textId="77777777" w:rsidR="005D4697" w:rsidRDefault="00E63DDE">
          <w:pPr>
            <w:pStyle w:val="TOC2"/>
            <w:rPr>
              <w:rFonts w:asciiTheme="minorHAnsi" w:eastAsiaTheme="minorEastAsia" w:hAnsiTheme="minorHAnsi" w:cstheme="minorBidi"/>
              <w:sz w:val="22"/>
              <w:szCs w:val="22"/>
              <w:lang w:val="en-IN" w:eastAsia="en-IN"/>
            </w:rPr>
          </w:pPr>
          <w:hyperlink w:anchor="_Toc368062880" w:history="1">
            <w:r w:rsidR="005D4697" w:rsidRPr="00062394">
              <w:rPr>
                <w:rStyle w:val="Hyperlink"/>
              </w:rPr>
              <w:t>Basic information</w:t>
            </w:r>
            <w:r w:rsidR="005D4697">
              <w:rPr>
                <w:webHidden/>
              </w:rPr>
              <w:tab/>
            </w:r>
            <w:r w:rsidR="005D4697">
              <w:rPr>
                <w:webHidden/>
              </w:rPr>
              <w:fldChar w:fldCharType="begin"/>
            </w:r>
            <w:r w:rsidR="005D4697">
              <w:rPr>
                <w:webHidden/>
              </w:rPr>
              <w:instrText xml:space="preserve"> PAGEREF _Toc368062880 \h </w:instrText>
            </w:r>
            <w:r w:rsidR="005D4697">
              <w:rPr>
                <w:webHidden/>
              </w:rPr>
            </w:r>
            <w:r w:rsidR="005D4697">
              <w:rPr>
                <w:webHidden/>
              </w:rPr>
              <w:fldChar w:fldCharType="separate"/>
            </w:r>
            <w:r>
              <w:rPr>
                <w:webHidden/>
              </w:rPr>
              <w:t>6</w:t>
            </w:r>
            <w:r w:rsidR="005D4697">
              <w:rPr>
                <w:webHidden/>
              </w:rPr>
              <w:fldChar w:fldCharType="end"/>
            </w:r>
          </w:hyperlink>
        </w:p>
        <w:p w14:paraId="15204B8F" w14:textId="77777777" w:rsidR="005D4697" w:rsidRDefault="00E63DDE">
          <w:pPr>
            <w:pStyle w:val="TOC2"/>
            <w:rPr>
              <w:rFonts w:asciiTheme="minorHAnsi" w:eastAsiaTheme="minorEastAsia" w:hAnsiTheme="minorHAnsi" w:cstheme="minorBidi"/>
              <w:sz w:val="22"/>
              <w:szCs w:val="22"/>
              <w:lang w:val="en-IN" w:eastAsia="en-IN"/>
            </w:rPr>
          </w:pPr>
          <w:hyperlink w:anchor="_Toc368062881" w:history="1">
            <w:r w:rsidR="005D4697" w:rsidRPr="00062394">
              <w:rPr>
                <w:rStyle w:val="Hyperlink"/>
              </w:rPr>
              <w:t>Gateway asset class implementation indicators</w:t>
            </w:r>
            <w:r w:rsidR="005D4697">
              <w:rPr>
                <w:webHidden/>
              </w:rPr>
              <w:tab/>
            </w:r>
            <w:r w:rsidR="005D4697">
              <w:rPr>
                <w:webHidden/>
              </w:rPr>
              <w:fldChar w:fldCharType="begin"/>
            </w:r>
            <w:r w:rsidR="005D4697">
              <w:rPr>
                <w:webHidden/>
              </w:rPr>
              <w:instrText xml:space="preserve"> PAGEREF _Toc368062881 \h </w:instrText>
            </w:r>
            <w:r w:rsidR="005D4697">
              <w:rPr>
                <w:webHidden/>
              </w:rPr>
            </w:r>
            <w:r w:rsidR="005D4697">
              <w:rPr>
                <w:webHidden/>
              </w:rPr>
              <w:fldChar w:fldCharType="separate"/>
            </w:r>
            <w:r>
              <w:rPr>
                <w:webHidden/>
              </w:rPr>
              <w:t>23</w:t>
            </w:r>
            <w:r w:rsidR="005D4697">
              <w:rPr>
                <w:webHidden/>
              </w:rPr>
              <w:fldChar w:fldCharType="end"/>
            </w:r>
          </w:hyperlink>
        </w:p>
        <w:p w14:paraId="12FF666C" w14:textId="05ABE95A" w:rsidR="00EB7957" w:rsidRDefault="00EB7957">
          <w:r>
            <w:fldChar w:fldCharType="end"/>
          </w:r>
        </w:p>
      </w:sdtContent>
    </w:sdt>
    <w:p w14:paraId="6B08FCEC" w14:textId="77777777" w:rsidR="00543BD5" w:rsidRDefault="00543BD5" w:rsidP="00543BD5">
      <w:pPr>
        <w:widowControl/>
        <w:autoSpaceDE/>
        <w:autoSpaceDN/>
        <w:adjustRightInd/>
        <w:spacing w:before="0" w:after="0" w:line="240" w:lineRule="auto"/>
        <w:rPr>
          <w:rFonts w:ascii="Calibri" w:hAnsi="Calibri" w:cs="Times New Roman"/>
          <w:bCs/>
          <w:color w:val="003B7C"/>
          <w:sz w:val="30"/>
          <w:szCs w:val="28"/>
        </w:rPr>
        <w:sectPr w:rsidR="00543BD5" w:rsidSect="00644696">
          <w:footerReference w:type="default" r:id="rId27"/>
          <w:footerReference w:type="first" r:id="rId28"/>
          <w:pgSz w:w="11900" w:h="16840"/>
          <w:pgMar w:top="1440" w:right="1616" w:bottom="1440" w:left="1616" w:header="708" w:footer="708" w:gutter="0"/>
          <w:cols w:space="708"/>
          <w:titlePg/>
          <w:docGrid w:linePitch="360"/>
        </w:sectPr>
      </w:pPr>
    </w:p>
    <w:bookmarkStart w:id="3" w:name="_Toc367977980"/>
    <w:bookmarkStart w:id="4" w:name="_Toc368062878"/>
    <w:bookmarkStart w:id="5" w:name="_Toc360179415"/>
    <w:p w14:paraId="52DBD2B5" w14:textId="77777777" w:rsidR="0082348F" w:rsidRDefault="0082348F" w:rsidP="0082348F">
      <w:pPr>
        <w:pStyle w:val="Heading1"/>
      </w:pPr>
      <w:r w:rsidRPr="00D801D1">
        <w:rPr>
          <w:noProof/>
          <w:lang w:eastAsia="en-GB"/>
        </w:rPr>
        <w:lastRenderedPageBreak/>
        <mc:AlternateContent>
          <mc:Choice Requires="wpg">
            <w:drawing>
              <wp:anchor distT="0" distB="0" distL="114300" distR="114300" simplePos="0" relativeHeight="251652096" behindDoc="0" locked="0" layoutInCell="1" allowOverlap="1" wp14:anchorId="30A9C931" wp14:editId="7C982D0C">
                <wp:simplePos x="0" y="0"/>
                <wp:positionH relativeFrom="margin">
                  <wp:align>center</wp:align>
                </wp:positionH>
                <wp:positionV relativeFrom="page">
                  <wp:posOffset>1620520</wp:posOffset>
                </wp:positionV>
                <wp:extent cx="5266800" cy="4363200"/>
                <wp:effectExtent l="0" t="0" r="0" b="0"/>
                <wp:wrapNone/>
                <wp:docPr id="236" name="Group 1"/>
                <wp:cNvGraphicFramePr/>
                <a:graphic xmlns:a="http://schemas.openxmlformats.org/drawingml/2006/main">
                  <a:graphicData uri="http://schemas.microsoft.com/office/word/2010/wordprocessingGroup">
                    <wpg:wgp>
                      <wpg:cNvGrpSpPr/>
                      <wpg:grpSpPr>
                        <a:xfrm>
                          <a:off x="0" y="0"/>
                          <a:ext cx="5266800" cy="4363200"/>
                          <a:chOff x="0" y="0"/>
                          <a:chExt cx="5265837" cy="4364633"/>
                        </a:xfrm>
                      </wpg:grpSpPr>
                      <wpg:grpSp>
                        <wpg:cNvPr id="237" name="Group 237"/>
                        <wpg:cNvGrpSpPr/>
                        <wpg:grpSpPr>
                          <a:xfrm>
                            <a:off x="0" y="0"/>
                            <a:ext cx="5244508" cy="4364633"/>
                            <a:chOff x="0" y="0"/>
                            <a:chExt cx="5244508" cy="4364633"/>
                          </a:xfrm>
                        </wpg:grpSpPr>
                        <wps:wsp>
                          <wps:cNvPr id="238" name="Rectangle 238"/>
                          <wps:cNvSpPr/>
                          <wps:spPr>
                            <a:xfrm>
                              <a:off x="0" y="2790865"/>
                              <a:ext cx="339090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F8F4EC2"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09: </w:t>
                                </w:r>
                                <w:r>
                                  <w:rPr>
                                    <w:rFonts w:ascii="Arial" w:eastAsia="Times New Roman" w:hAnsi="Arial" w:cs="Arial"/>
                                    <w:color w:val="FFFFFF"/>
                                    <w:kern w:val="24"/>
                                  </w:rPr>
                                  <w:t>Additional information about organisation</w:t>
                                </w:r>
                              </w:p>
                            </w:txbxContent>
                          </wps:txbx>
                          <wps:bodyPr wrap="square" rtlCol="0" anchor="ctr"/>
                        </wps:wsp>
                        <wps:wsp>
                          <wps:cNvPr id="239" name="Rectangle 239"/>
                          <wps:cNvSpPr/>
                          <wps:spPr>
                            <a:xfrm>
                              <a:off x="0" y="0"/>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C16657A"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01: </w:t>
                                </w:r>
                                <w:r>
                                  <w:rPr>
                                    <w:rFonts w:ascii="Arial" w:eastAsia="Times New Roman" w:hAnsi="Arial" w:cs="Arial"/>
                                    <w:color w:val="FFFFFF"/>
                                    <w:kern w:val="24"/>
                                  </w:rPr>
                                  <w:t>Signatory category and services</w:t>
                                </w:r>
                              </w:p>
                            </w:txbxContent>
                          </wps:txbx>
                          <wps:bodyPr wrap="square" rtlCol="0" anchor="ctr"/>
                        </wps:wsp>
                        <wps:wsp>
                          <wps:cNvPr id="240" name="Rectangle 240"/>
                          <wps:cNvSpPr/>
                          <wps:spPr>
                            <a:xfrm>
                              <a:off x="0" y="334641"/>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397D475"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02: </w:t>
                                </w:r>
                                <w:r>
                                  <w:rPr>
                                    <w:rFonts w:ascii="Arial" w:eastAsia="Times New Roman" w:hAnsi="Arial" w:cs="Arial"/>
                                    <w:color w:val="FFFFFF"/>
                                    <w:kern w:val="24"/>
                                  </w:rPr>
                                  <w:t>Headquarters and operational countries</w:t>
                                </w:r>
                              </w:p>
                            </w:txbxContent>
                          </wps:txbx>
                          <wps:bodyPr wrap="square" rtlCol="0" anchor="ctr"/>
                        </wps:wsp>
                        <wps:wsp>
                          <wps:cNvPr id="241" name="Rectangle 241"/>
                          <wps:cNvSpPr/>
                          <wps:spPr>
                            <a:xfrm>
                              <a:off x="0" y="668991"/>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6BEF83"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03: </w:t>
                                </w:r>
                                <w:r>
                                  <w:rPr>
                                    <w:rFonts w:ascii="Arial" w:eastAsia="Times New Roman" w:hAnsi="Arial" w:cs="Arial"/>
                                    <w:color w:val="FFFFFF"/>
                                    <w:kern w:val="24"/>
                                  </w:rPr>
                                  <w:t>Subsidiaries that are separate PRI signatories</w:t>
                                </w:r>
                              </w:p>
                            </w:txbxContent>
                          </wps:txbx>
                          <wps:bodyPr wrap="square" rtlCol="0" anchor="ctr"/>
                        </wps:wsp>
                        <wps:wsp>
                          <wps:cNvPr id="242" name="Rectangle 242"/>
                          <wps:cNvSpPr/>
                          <wps:spPr>
                            <a:xfrm>
                              <a:off x="0" y="998673"/>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1AE4B87"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04: </w:t>
                                </w:r>
                                <w:r>
                                  <w:rPr>
                                    <w:rFonts w:ascii="Arial" w:eastAsia="Times New Roman" w:hAnsi="Arial" w:cs="Arial"/>
                                    <w:color w:val="FFFFFF"/>
                                    <w:kern w:val="24"/>
                                  </w:rPr>
                                  <w:t>Reporting year and AUM</w:t>
                                </w:r>
                              </w:p>
                            </w:txbxContent>
                          </wps:txbx>
                          <wps:bodyPr wrap="square" rtlCol="0" anchor="ctr"/>
                        </wps:wsp>
                        <wps:wsp>
                          <wps:cNvPr id="243" name="Rectangle 243"/>
                          <wps:cNvSpPr/>
                          <wps:spPr>
                            <a:xfrm>
                              <a:off x="0" y="1331391"/>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B027741"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05: </w:t>
                                </w:r>
                                <w:r>
                                  <w:rPr>
                                    <w:rFonts w:ascii="Arial" w:eastAsia="Times New Roman" w:hAnsi="Arial" w:cs="Arial"/>
                                    <w:color w:val="FFFFFF"/>
                                    <w:kern w:val="24"/>
                                  </w:rPr>
                                  <w:t>Breakdown of AUM by asset class</w:t>
                                </w:r>
                              </w:p>
                            </w:txbxContent>
                          </wps:txbx>
                          <wps:bodyPr wrap="square" rtlCol="0" anchor="ctr"/>
                        </wps:wsp>
                        <wps:wsp>
                          <wps:cNvPr id="244" name="Rectangle 244"/>
                          <wps:cNvSpPr/>
                          <wps:spPr>
                            <a:xfrm>
                              <a:off x="0" y="1662705"/>
                              <a:ext cx="3390907"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AF2300C"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06: </w:t>
                                </w:r>
                                <w:r>
                                  <w:rPr>
                                    <w:rFonts w:ascii="Arial" w:eastAsia="Times New Roman" w:hAnsi="Arial" w:cs="Arial"/>
                                    <w:color w:val="FFFFFF"/>
                                    <w:kern w:val="24"/>
                                  </w:rPr>
                                  <w:t xml:space="preserve">How would you like to disclose your asset class </w:t>
                                </w:r>
                                <w:proofErr w:type="gramStart"/>
                                <w:r>
                                  <w:rPr>
                                    <w:rFonts w:ascii="Arial" w:eastAsia="Times New Roman" w:hAnsi="Arial" w:cs="Arial"/>
                                    <w:color w:val="FFFFFF"/>
                                    <w:kern w:val="24"/>
                                  </w:rPr>
                                  <w:t>mix</w:t>
                                </w:r>
                                <w:proofErr w:type="gramEnd"/>
                              </w:p>
                            </w:txbxContent>
                          </wps:txbx>
                          <wps:bodyPr wrap="square" rtlCol="0" anchor="ctr"/>
                        </wps:wsp>
                        <wps:wsp>
                          <wps:cNvPr id="245" name="Rectangle 245"/>
                          <wps:cNvSpPr/>
                          <wps:spPr>
                            <a:xfrm>
                              <a:off x="0" y="2138429"/>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268CB47"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07: </w:t>
                                </w:r>
                                <w:r>
                                  <w:rPr>
                                    <w:rFonts w:ascii="Arial" w:eastAsia="Times New Roman" w:hAnsi="Arial" w:cs="Arial"/>
                                    <w:color w:val="FFFFFF"/>
                                    <w:kern w:val="24"/>
                                  </w:rPr>
                                  <w:t>Segregated mandates or pooled funds</w:t>
                                </w:r>
                              </w:p>
                            </w:txbxContent>
                          </wps:txbx>
                          <wps:bodyPr wrap="square" rtlCol="0" anchor="ctr"/>
                        </wps:wsp>
                        <wps:wsp>
                          <wps:cNvPr id="246" name="Rectangle 246"/>
                          <wps:cNvSpPr/>
                          <wps:spPr>
                            <a:xfrm>
                              <a:off x="0" y="2467015"/>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3F22097" w14:textId="77777777" w:rsidR="007F061E" w:rsidRDefault="007F061E" w:rsidP="0082348F">
                                <w:pPr>
                                  <w:pStyle w:val="NormalWeb"/>
                                  <w:spacing w:before="0" w:beforeAutospacing="0" w:after="0" w:afterAutospacing="0"/>
                                </w:pPr>
                                <w:r>
                                  <w:rPr>
                                    <w:rFonts w:ascii="Arial" w:eastAsia="Times New Roman" w:hAnsi="Arial" w:cs="Arial"/>
                                    <w:color w:val="FFFFFF"/>
                                    <w:kern w:val="24"/>
                                  </w:rPr>
                                  <w:t>OO 08: Breakdown of AUM by market</w:t>
                                </w:r>
                              </w:p>
                            </w:txbxContent>
                          </wps:txbx>
                          <wps:bodyPr wrap="square" rtlCol="0" anchor="ctr"/>
                        </wps:wsp>
                        <wps:wsp>
                          <wps:cNvPr id="247" name="Rectangle 247"/>
                          <wps:cNvSpPr/>
                          <wps:spPr>
                            <a:xfrm>
                              <a:off x="0" y="3122589"/>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D9FEC4"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10: </w:t>
                                </w:r>
                                <w:r>
                                  <w:rPr>
                                    <w:rFonts w:ascii="Arial" w:eastAsia="Times New Roman" w:hAnsi="Arial" w:cs="Arial"/>
                                    <w:color w:val="FFFFFF"/>
                                    <w:kern w:val="24"/>
                                  </w:rPr>
                                  <w:t>RI activities for listed equities</w:t>
                                </w:r>
                              </w:p>
                            </w:txbxContent>
                          </wps:txbx>
                          <wps:bodyPr wrap="square" rtlCol="0" anchor="ctr"/>
                        </wps:wsp>
                        <wps:wsp>
                          <wps:cNvPr id="248" name="Rectangle 248"/>
                          <wps:cNvSpPr/>
                          <wps:spPr>
                            <a:xfrm>
                              <a:off x="0" y="3457059"/>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FA3828"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11: </w:t>
                                </w:r>
                                <w:r>
                                  <w:rPr>
                                    <w:rFonts w:ascii="Arial" w:eastAsia="Times New Roman" w:hAnsi="Arial" w:cs="Arial"/>
                                    <w:color w:val="FFFFFF"/>
                                    <w:kern w:val="24"/>
                                  </w:rPr>
                                  <w:t>RI activities in other asset classes</w:t>
                                </w:r>
                              </w:p>
                            </w:txbxContent>
                          </wps:txbx>
                          <wps:bodyPr wrap="square" rtlCol="0" anchor="ctr"/>
                        </wps:wsp>
                        <wps:wsp>
                          <wps:cNvPr id="249" name="Rectangle 249"/>
                          <wps:cNvSpPr/>
                          <wps:spPr>
                            <a:xfrm>
                              <a:off x="0" y="3780839"/>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AD4E096"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OO 12</w:t>
                                </w:r>
                                <w:r>
                                  <w:rPr>
                                    <w:rFonts w:ascii="Arial" w:eastAsia="Times New Roman" w:hAnsi="Arial" w:cs="Arial"/>
                                    <w:color w:val="FFFFFF"/>
                                    <w:kern w:val="24"/>
                                  </w:rPr>
                                  <w:t>: Modules and sections required to complete</w:t>
                                </w:r>
                              </w:p>
                            </w:txbxContent>
                          </wps:txbx>
                          <wps:bodyPr wrap="square" rtlCol="0" anchor="ctr"/>
                        </wps:wsp>
                        <wps:wsp>
                          <wps:cNvPr id="250" name="Rectangle 250"/>
                          <wps:cNvSpPr/>
                          <wps:spPr>
                            <a:xfrm>
                              <a:off x="0" y="4112633"/>
                              <a:ext cx="339090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670F84"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End: </w:t>
                                </w:r>
                                <w:r>
                                  <w:rPr>
                                    <w:rFonts w:ascii="Arial" w:eastAsia="Times New Roman" w:hAnsi="Arial" w:cs="Arial"/>
                                    <w:color w:val="FFFFFF"/>
                                    <w:kern w:val="24"/>
                                  </w:rPr>
                                  <w:t>Module confirmation page</w:t>
                                </w:r>
                              </w:p>
                            </w:txbxContent>
                          </wps:txbx>
                          <wps:bodyPr wrap="square" rtlCol="0" anchor="ctr"/>
                        </wps:wsp>
                        <wps:wsp>
                          <wps:cNvPr id="251" name="TextBox 146"/>
                          <wps:cNvSpPr txBox="1"/>
                          <wps:spPr>
                            <a:xfrm>
                              <a:off x="3620130" y="2799311"/>
                              <a:ext cx="1395155" cy="8954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0F3FBEB" w14:textId="77777777" w:rsidR="007F061E" w:rsidRDefault="007F061E" w:rsidP="0082348F">
                                <w:pPr>
                                  <w:pStyle w:val="NormalWeb"/>
                                  <w:spacing w:before="0" w:beforeAutospacing="0" w:after="0" w:afterAutospacing="0"/>
                                </w:pPr>
                                <w:r>
                                  <w:rPr>
                                    <w:rFonts w:ascii="Arial" w:eastAsia="Times New Roman" w:hAnsi="Arial" w:cs="Arial"/>
                                    <w:color w:val="0070C0"/>
                                    <w:kern w:val="24"/>
                                  </w:rPr>
                                  <w:t>If listed equity reported</w:t>
                                </w:r>
                              </w:p>
                            </w:txbxContent>
                          </wps:txbx>
                          <wps:bodyPr wrap="square" rtlCol="0" anchor="ctr">
                            <a:noAutofit/>
                          </wps:bodyPr>
                        </wps:wsp>
                        <wps:wsp>
                          <wps:cNvPr id="252" name="Right Brace 252"/>
                          <wps:cNvSpPr/>
                          <wps:spPr>
                            <a:xfrm>
                              <a:off x="3462430" y="3119451"/>
                              <a:ext cx="180000" cy="255138"/>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53" name="TextBox 146"/>
                          <wps:cNvSpPr txBox="1"/>
                          <wps:spPr>
                            <a:xfrm>
                              <a:off x="3621101" y="3378499"/>
                              <a:ext cx="1623407" cy="41804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F5E126A" w14:textId="77777777" w:rsidR="007F061E" w:rsidRDefault="007F061E" w:rsidP="0082348F">
                                <w:pPr>
                                  <w:pStyle w:val="NormalWeb"/>
                                  <w:spacing w:before="0" w:beforeAutospacing="0" w:after="0" w:afterAutospacing="0"/>
                                </w:pPr>
                                <w:r>
                                  <w:rPr>
                                    <w:rFonts w:ascii="Arial" w:eastAsia="Times New Roman" w:hAnsi="Arial" w:cs="Arial"/>
                                    <w:color w:val="0070C0"/>
                                    <w:kern w:val="24"/>
                                  </w:rPr>
                                  <w:t>If any other asset class but listed equity reported</w:t>
                                </w:r>
                              </w:p>
                            </w:txbxContent>
                          </wps:txbx>
                          <wps:bodyPr wrap="square" rtlCol="0" anchor="ctr">
                            <a:noAutofit/>
                          </wps:bodyPr>
                        </wps:wsp>
                        <wps:wsp>
                          <wps:cNvPr id="254" name="Right Brace 254"/>
                          <wps:cNvSpPr/>
                          <wps:spPr>
                            <a:xfrm>
                              <a:off x="3462430" y="3449661"/>
                              <a:ext cx="180000" cy="255138"/>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grpSp>
                      <wps:wsp>
                        <wps:cNvPr id="255" name="Right Brace 255"/>
                        <wps:cNvSpPr/>
                        <wps:spPr>
                          <a:xfrm>
                            <a:off x="3454300" y="2122214"/>
                            <a:ext cx="180000" cy="255138"/>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2" name="TextBox 146"/>
                        <wps:cNvSpPr txBox="1"/>
                        <wps:spPr>
                          <a:xfrm>
                            <a:off x="3642430" y="2040758"/>
                            <a:ext cx="1623407" cy="41804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B730C2C" w14:textId="77777777" w:rsidR="007F061E" w:rsidRDefault="007F061E" w:rsidP="0082348F">
                              <w:pPr>
                                <w:pStyle w:val="NormalWeb"/>
                                <w:spacing w:before="0" w:beforeAutospacing="0" w:after="0" w:afterAutospacing="0"/>
                              </w:pPr>
                              <w:r>
                                <w:rPr>
                                  <w:rFonts w:ascii="Arial" w:eastAsia="Times New Roman" w:hAnsi="Arial" w:cs="Arial"/>
                                  <w:color w:val="0070C0"/>
                                  <w:kern w:val="24"/>
                                </w:rPr>
                                <w:t>If externally managed assets reported</w:t>
                              </w:r>
                            </w:p>
                          </w:txbxContent>
                        </wps:txbx>
                        <wps:bodyPr wrap="square" rtlCol="0" anchor="ctr">
                          <a:noAutofit/>
                        </wps:bodyPr>
                      </wps:wsp>
                    </wpg:wgp>
                  </a:graphicData>
                </a:graphic>
                <wp14:sizeRelH relativeFrom="margin">
                  <wp14:pctWidth>0</wp14:pctWidth>
                </wp14:sizeRelH>
                <wp14:sizeRelV relativeFrom="margin">
                  <wp14:pctHeight>0</wp14:pctHeight>
                </wp14:sizeRelV>
              </wp:anchor>
            </w:drawing>
          </mc:Choice>
          <mc:Fallback>
            <w:pict>
              <v:group w14:anchorId="30A9C931" id="Group 1" o:spid="_x0000_s1026" style="position:absolute;margin-left:0;margin-top:127.6pt;width:414.7pt;height:343.55pt;z-index:251652096;mso-position-horizontal:center;mso-position-horizontal-relative:margin;mso-position-vertical-relative:page;mso-width-relative:margin;mso-height-relative:margin" coordsize="52658,436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">
                <v:group id="Group 237" o:spid="_x0000_s1027" style="position:absolute;width:52445;height:43646" coordsize="52445,436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WSp6cYAAADcAAAADwAAAGRycy9kb3ducmV2LnhtbESPT2vCQBTE7wW/w/IK&#10;vdXNH2wldQ0itngQoSqU3h7ZZxKSfRuy2yR++25B6HGYmd8wq3wyrRiod7VlBfE8AkFcWF1zqeBy&#10;fn9egnAeWWNrmRTcyEG+nj2sMNN25E8aTr4UAcIuQwWV910mpSsqMujmtiMO3tX2Bn2QfSl1j2OA&#10;m1YmUfQiDdYcFirsaFtR0Zx+jIKPEcdNGu+GQ3Pd3r7Pi+PXISalnh6nzRsIT5P/D9/be60gSV/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ZKnpxgAAANwA&#10;AAAPAAAAAAAAAAAAAAAAAKoCAABkcnMvZG93bnJldi54bWxQSwUGAAAAAAQABAD6AAAAnQMAAAAA&#10;">
                  <v:rect id="Rectangle 238" o:spid="_x0000_s1028" style="position:absolute;top:27908;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7+e8IA&#10;AADcAAAADwAAAGRycy9kb3ducmV2LnhtbERPz2vCMBS+D/wfwhO8zXQVNumMUguCp8G6wfT2aN7a&#10;suSlNLHW/vXLQfD48f3e7EZrxEC9bx0reFkmIIgrp1uuFXx/HZ7XIHxA1mgck4IbedhtZ08bzLS7&#10;8icNZahFDGGfoYImhC6T0lcNWfRL1xFH7tf1FkOEfS11j9cYbo1Mk+RVWmw5NjTYUdFQ9VderAI+&#10;p0N4m8zpMn2s81Qbt/8pnFKL+Zi/gwg0hof47j5qBekqro1n4hGQ2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Lv57wgAAANwAAAAPAAAAAAAAAAAAAAAAAJgCAABkcnMvZG93&#10;bnJldi54bWxQSwUGAAAAAAQABAD1AAAAhwMAAAAA&#10;" fillcolor="#a5a5a5 [2092]" stroked="f" strokeweight="2pt">
                    <v:textbox>
                      <w:txbxContent>
                        <w:p w14:paraId="6F8F4EC2"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09: </w:t>
                          </w:r>
                          <w:r>
                            <w:rPr>
                              <w:rFonts w:ascii="Arial" w:eastAsia="Times New Roman" w:hAnsi="Arial" w:cs="Arial"/>
                              <w:color w:val="FFFFFF"/>
                              <w:kern w:val="24"/>
                            </w:rPr>
                            <w:t>Additional information about organisation</w:t>
                          </w:r>
                        </w:p>
                      </w:txbxContent>
                    </v:textbox>
                  </v:rect>
                  <v:rect id="Rectangle 239" o:spid="_x0000_s1029" style="position:absolute;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XYM8EA&#10;AADcAAAADwAAAGRycy9kb3ducmV2LnhtbESPQYvCMBSE74L/ITzBmyYqLlqNsqwI4m27i+dH82yK&#10;zUttotZ/b4SFPQ4z8w2z3nauFndqQ+VZw2SsQBAX3lRcavj92Y8WIEJENlh7Jg1PCrDd9HtrzIx/&#10;8Dfd81iKBOGQoQYbY5NJGQpLDsPYN8TJO/vWYUyyLaVp8ZHgrpZTpT6kw4rTgsWGviwVl/zmNLg9&#10;01GdlL3Gcq5OnKvd7HjRejjoPlcgInXxP/zXPhgN09kS3mfSEZ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4V2DPBAAAA3AAAAA8AAAAAAAAAAAAAAAAAmAIAAGRycy9kb3du&#10;cmV2LnhtbFBLBQYAAAAABAAEAPUAAACGAwAAAAA=&#10;" fillcolor="#0070c0" stroked="f" strokeweight="2pt">
                    <v:textbox>
                      <w:txbxContent>
                        <w:p w14:paraId="4C16657A"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01: </w:t>
                          </w:r>
                          <w:r>
                            <w:rPr>
                              <w:rFonts w:ascii="Arial" w:eastAsia="Times New Roman" w:hAnsi="Arial" w:cs="Arial"/>
                              <w:color w:val="FFFFFF"/>
                              <w:kern w:val="24"/>
                            </w:rPr>
                            <w:t>Signatory category and services</w:t>
                          </w:r>
                        </w:p>
                      </w:txbxContent>
                    </v:textbox>
                  </v:rect>
                  <v:rect id="Rectangle 240" o:spid="_x0000_s1030" style="position:absolute;top:3346;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kC074A&#10;AADcAAAADwAAAGRycy9kb3ducmV2LnhtbERPy4rCMBTdC/5DuAPuNBlfSMcoogiDOztD15fmTlNs&#10;bmoTtfP3ZiG4PJz3etu7RtypC7VnDZ8TBYK49KbmSsPvz3G8AhEissHGM2n4pwDbzXCwxsz4B5/p&#10;nsdKpBAOGWqwMbaZlKG05DBMfEucuD/fOYwJdpU0HT5SuGvkVKmldFhzarDY0t5SeclvToM7Mp1U&#10;oew1VgtVcK4Os9NF69FHv/sCEamPb/HL/W00TOdpfjqTjoDcPA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cpAtO+AAAA3AAAAA8AAAAAAAAAAAAAAAAAmAIAAGRycy9kb3ducmV2&#10;LnhtbFBLBQYAAAAABAAEAPUAAACDAwAAAAA=&#10;" fillcolor="#0070c0" stroked="f" strokeweight="2pt">
                    <v:textbox>
                      <w:txbxContent>
                        <w:p w14:paraId="3397D475"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02: </w:t>
                          </w:r>
                          <w:r>
                            <w:rPr>
                              <w:rFonts w:ascii="Arial" w:eastAsia="Times New Roman" w:hAnsi="Arial" w:cs="Arial"/>
                              <w:color w:val="FFFFFF"/>
                              <w:kern w:val="24"/>
                            </w:rPr>
                            <w:t>Headquarters and operational countries</w:t>
                          </w:r>
                        </w:p>
                      </w:txbxContent>
                    </v:textbox>
                  </v:rect>
                  <v:rect id="Rectangle 241" o:spid="_x0000_s1031" style="position:absolute;top:6689;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WnSMEA&#10;AADcAAAADwAAAGRycy9kb3ducmV2LnhtbESPQYvCMBSE74L/ITzBmya6uixdoywugniziudH87Yp&#10;Ni/dJmr990YQPA4z8w2zWHWuFldqQ+VZw2SsQBAX3lRcajgeNqMvECEiG6w9k4Y7BVgt+70FZsbf&#10;eE/XPJYiQThkqMHG2GRShsKSwzD2DXHy/nzrMCbZltK0eEtwV8upUp/SYcVpwWJDa0vFOb84DW7D&#10;tFMnZf9jOVcnztXvx+6s9XDQ/XyDiNTFd/jV3hoN09kEnmfSEZ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lp0jBAAAA3AAAAA8AAAAAAAAAAAAAAAAAmAIAAGRycy9kb3du&#10;cmV2LnhtbFBLBQYAAAAABAAEAPUAAACGAwAAAAA=&#10;" fillcolor="#0070c0" stroked="f" strokeweight="2pt">
                    <v:textbox>
                      <w:txbxContent>
                        <w:p w14:paraId="3D6BEF83"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03: </w:t>
                          </w:r>
                          <w:r>
                            <w:rPr>
                              <w:rFonts w:ascii="Arial" w:eastAsia="Times New Roman" w:hAnsi="Arial" w:cs="Arial"/>
                              <w:color w:val="FFFFFF"/>
                              <w:kern w:val="24"/>
                            </w:rPr>
                            <w:t>Subsidiaries that are separate PRI signatories</w:t>
                          </w:r>
                        </w:p>
                      </w:txbxContent>
                    </v:textbox>
                  </v:rect>
                  <v:rect id="Rectangle 242" o:spid="_x0000_s1032" style="position:absolute;top:9986;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c5P8IA&#10;AADcAAAADwAAAGRycy9kb3ducmV2LnhtbESPwWrDMBBE74H+g9hCbolUtynFjRxKSiDkVqf4vFhb&#10;y9hauZaSOH8fFQo5DjPzhllvJteLM42h9azhaalAENfetNxo+D7uFm8gQkQ22HsmDVcKsCkeZmvM&#10;jb/wF53L2IgE4ZCjBhvjkEsZaksOw9IPxMn78aPDmOTYSDPiJcFdLzOlXqXDltOCxYG2luquPDkN&#10;bsd0UJWyv7FZqYpL9fl86LSeP04f7yAiTfEe/m/vjYbsJYO/M+kIy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tzk/wgAAANwAAAAPAAAAAAAAAAAAAAAAAJgCAABkcnMvZG93&#10;bnJldi54bWxQSwUGAAAAAAQABAD1AAAAhwMAAAAA&#10;" fillcolor="#0070c0" stroked="f" strokeweight="2pt">
                    <v:textbox>
                      <w:txbxContent>
                        <w:p w14:paraId="01AE4B87"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04: </w:t>
                          </w:r>
                          <w:r>
                            <w:rPr>
                              <w:rFonts w:ascii="Arial" w:eastAsia="Times New Roman" w:hAnsi="Arial" w:cs="Arial"/>
                              <w:color w:val="FFFFFF"/>
                              <w:kern w:val="24"/>
                            </w:rPr>
                            <w:t>Reporting year and AUM</w:t>
                          </w:r>
                        </w:p>
                      </w:txbxContent>
                    </v:textbox>
                  </v:rect>
                  <v:rect id="Rectangle 243" o:spid="_x0000_s1033" style="position:absolute;top:13313;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cpMEA&#10;AADcAAAADwAAAGRycy9kb3ducmV2LnhtbESPT4vCMBTE74LfITzBmyb+WZFqlGVFEG/bXTw/mmdT&#10;bF5qE7V+eyMs7HGYmd8w623nanGnNlSeNUzGCgRx4U3FpYbfn/1oCSJEZIO1Z9LwpADbTb+3xsz4&#10;B3/TPY+lSBAOGWqwMTaZlKGw5DCMfUOcvLNvHcYk21KaFh8J7mo5VWohHVacFiw29GWpuOQ3p8Ht&#10;mY7qpOw1lh/qxLnazY4XrYeD7nMFIlIX/8N/7YPRMJ3P4H0mHQG5e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f7nKTBAAAA3AAAAA8AAAAAAAAAAAAAAAAAmAIAAGRycy9kb3du&#10;cmV2LnhtbFBLBQYAAAAABAAEAPUAAACGAwAAAAA=&#10;" fillcolor="#0070c0" stroked="f" strokeweight="2pt">
                    <v:textbox>
                      <w:txbxContent>
                        <w:p w14:paraId="4B027741"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05: </w:t>
                          </w:r>
                          <w:r>
                            <w:rPr>
                              <w:rFonts w:ascii="Arial" w:eastAsia="Times New Roman" w:hAnsi="Arial" w:cs="Arial"/>
                              <w:color w:val="FFFFFF"/>
                              <w:kern w:val="24"/>
                            </w:rPr>
                            <w:t>Breakdown of AUM by asset class</w:t>
                          </w:r>
                        </w:p>
                      </w:txbxContent>
                    </v:textbox>
                  </v:rect>
                  <v:rect id="Rectangle 244" o:spid="_x0000_s1034" style="position:absolute;top:16627;width:33909;height:39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IE0MIA&#10;AADcAAAADwAAAGRycy9kb3ducmV2LnhtbESPwWrDMBBE74X8g9hAbo2UxA3BiRJKi6H4VrfkvFgb&#10;y8RaOZYau39fFQo9DjPzhjmcJteJOw2h9axhtVQgiGtvWm40fH4UjzsQISIb7DyThm8KcDrOHg6Y&#10;Gz/yO92r2IgE4ZCjBhtjn0sZaksOw9L3xMm7+MFhTHJopBlwTHDXybVSW+mw5bRgsacXS/W1+nIa&#10;XMFUqrOyt9g8qTNX6nVTXrVezKfnPYhIU/wP/7XfjIZ1lsHvmXQE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EgTQwgAAANwAAAAPAAAAAAAAAAAAAAAAAJgCAABkcnMvZG93&#10;bnJldi54bWxQSwUGAAAAAAQABAD1AAAAhwMAAAAA&#10;" fillcolor="#0070c0" stroked="f" strokeweight="2pt">
                    <v:textbox>
                      <w:txbxContent>
                        <w:p w14:paraId="4AF2300C"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06: </w:t>
                          </w:r>
                          <w:r>
                            <w:rPr>
                              <w:rFonts w:ascii="Arial" w:eastAsia="Times New Roman" w:hAnsi="Arial" w:cs="Arial"/>
                              <w:color w:val="FFFFFF"/>
                              <w:kern w:val="24"/>
                            </w:rPr>
                            <w:t>How would you like to disclose your asset class mix</w:t>
                          </w:r>
                        </w:p>
                      </w:txbxContent>
                    </v:textbox>
                  </v:rect>
                  <v:rect id="Rectangle 245" o:spid="_x0000_s1035" style="position:absolute;top:21384;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6hS8IA&#10;AADcAAAADwAAAGRycy9kb3ducmV2LnhtbESPwWrDMBBE74X8g9hAbo2UpA7BiRJKi6H4VrfkvFgb&#10;y8RaOZYau39fFQo9DjPzhjmcJteJOw2h9axhtVQgiGtvWm40fH4UjzsQISIb7DyThm8KcDrOHg6Y&#10;Gz/yO92r2IgE4ZCjBhtjn0sZaksOw9L3xMm7+MFhTHJopBlwTHDXybVSW+mw5bRgsacXS/W1+nIa&#10;XMFUqrOyt9hk6syVet2UV60X8+l5DyLSFP/Df+03o2H9lMHvmXQE5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XqFLwgAAANwAAAAPAAAAAAAAAAAAAAAAAJgCAABkcnMvZG93&#10;bnJldi54bWxQSwUGAAAAAAQABAD1AAAAhwMAAAAA&#10;" fillcolor="#0070c0" stroked="f" strokeweight="2pt">
                    <v:textbox>
                      <w:txbxContent>
                        <w:p w14:paraId="1268CB47"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07: </w:t>
                          </w:r>
                          <w:r>
                            <w:rPr>
                              <w:rFonts w:ascii="Arial" w:eastAsia="Times New Roman" w:hAnsi="Arial" w:cs="Arial"/>
                              <w:color w:val="FFFFFF"/>
                              <w:kern w:val="24"/>
                            </w:rPr>
                            <w:t>Segregated mandates or pooled funds</w:t>
                          </w:r>
                        </w:p>
                      </w:txbxContent>
                    </v:textbox>
                  </v:rect>
                  <v:rect id="Rectangle 246" o:spid="_x0000_s1036" style="position:absolute;top:24670;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w/PMIA&#10;AADcAAAADwAAAGRycy9kb3ducmV2LnhtbESPwWrDMBBE74X8g9hAb40Upw3BiWJCg6H4VrfkvFgb&#10;y8RaOZaauH9fFQo9DjPzhtkVk+vFjcbQedawXCgQxI03HbcaPj/Kpw2IEJEN9p5JwzcFKPazhx3m&#10;xt/5nW51bEWCcMhRg41xyKUMjSWHYeEH4uSd/egwJjm20ox4T3DXy0yptXTYcVqwONCrpeZSfzkN&#10;rmSq1EnZa2xf1IlrdVxVF60f59NhCyLSFP/Df+03oyF7XsPvmXQ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jD88wgAAANwAAAAPAAAAAAAAAAAAAAAAAJgCAABkcnMvZG93&#10;bnJldi54bWxQSwUGAAAAAAQABAD1AAAAhwMAAAAA&#10;" fillcolor="#0070c0" stroked="f" strokeweight="2pt">
                    <v:textbox>
                      <w:txbxContent>
                        <w:p w14:paraId="33F22097" w14:textId="77777777" w:rsidR="007F061E" w:rsidRDefault="007F061E" w:rsidP="0082348F">
                          <w:pPr>
                            <w:pStyle w:val="NormalWeb"/>
                            <w:spacing w:before="0" w:beforeAutospacing="0" w:after="0" w:afterAutospacing="0"/>
                          </w:pPr>
                          <w:r>
                            <w:rPr>
                              <w:rFonts w:ascii="Arial" w:eastAsia="Times New Roman" w:hAnsi="Arial" w:cs="Arial"/>
                              <w:color w:val="FFFFFF"/>
                              <w:kern w:val="24"/>
                            </w:rPr>
                            <w:t>OO 08: Breakdown of AUM by market</w:t>
                          </w:r>
                        </w:p>
                      </w:txbxContent>
                    </v:textbox>
                  </v:rect>
                  <v:rect id="Rectangle 247" o:spid="_x0000_s1037" style="position:absolute;top:31225;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ap8IA&#10;AADcAAAADwAAAGRycy9kb3ducmV2LnhtbESPQWsCMRSE74X+h/AK3mpSta1szUpRBPHWbfH82Dw3&#10;y25etpuo6783guBxmJlvmMVycK04UR9qzxrexgoEcelNzZWGv9/N6xxEiMgGW8+k4UIBlvnz0wIz&#10;48/8Q6ciViJBOGSowcbYZVKG0pLDMPYdcfIOvncYk+wraXo8J7hr5USpD+mw5rRgsaOVpbIpjk6D&#10;2zDt1F7Z/1i9qz0Xaj3dNVqPXobvLxCRhvgI39tbo2Ey+4TbmXQEZH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wJqnwgAAANwAAAAPAAAAAAAAAAAAAAAAAJgCAABkcnMvZG93&#10;bnJldi54bWxQSwUGAAAAAAQABAD1AAAAhwMAAAAA&#10;" fillcolor="#0070c0" stroked="f" strokeweight="2pt">
                    <v:textbox>
                      <w:txbxContent>
                        <w:p w14:paraId="21D9FEC4"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10: </w:t>
                          </w:r>
                          <w:r>
                            <w:rPr>
                              <w:rFonts w:ascii="Arial" w:eastAsia="Times New Roman" w:hAnsi="Arial" w:cs="Arial"/>
                              <w:color w:val="FFFFFF"/>
                              <w:kern w:val="24"/>
                            </w:rPr>
                            <w:t>RI activities for listed equities</w:t>
                          </w:r>
                        </w:p>
                      </w:txbxContent>
                    </v:textbox>
                  </v:rect>
                  <v:rect id="Rectangle 248" o:spid="_x0000_s1038" style="position:absolute;top:34570;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8O1b4A&#10;AADcAAAADwAAAGRycy9kb3ducmV2LnhtbERPy4rCMBTdC/5DuAPuNBlfSMcoogiDOztD15fmTlNs&#10;bmoTtfP3ZiG4PJz3etu7RtypC7VnDZ8TBYK49KbmSsPvz3G8AhEissHGM2n4pwDbzXCwxsz4B5/p&#10;nsdKpBAOGWqwMbaZlKG05DBMfEucuD/fOYwJdpU0HT5SuGvkVKmldFhzarDY0t5SeclvToM7Mp1U&#10;oew1VgtVcK4Os9NF69FHv/sCEamPb/HL/W00TOdpbTqTjoDcPA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lfDtW+AAAA3AAAAA8AAAAAAAAAAAAAAAAAmAIAAGRycy9kb3ducmV2&#10;LnhtbFBLBQYAAAAABAAEAPUAAACDAwAAAAA=&#10;" fillcolor="#0070c0" stroked="f" strokeweight="2pt">
                    <v:textbox>
                      <w:txbxContent>
                        <w:p w14:paraId="41FA3828"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11: </w:t>
                          </w:r>
                          <w:r>
                            <w:rPr>
                              <w:rFonts w:ascii="Arial" w:eastAsia="Times New Roman" w:hAnsi="Arial" w:cs="Arial"/>
                              <w:color w:val="FFFFFF"/>
                              <w:kern w:val="24"/>
                            </w:rPr>
                            <w:t>RI activities in other asset classes</w:t>
                          </w:r>
                        </w:p>
                      </w:txbxContent>
                    </v:textbox>
                  </v:rect>
                  <v:rect id="Rectangle 249" o:spid="_x0000_s1039" style="position:absolute;top:37808;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OrTsIA&#10;AADcAAAADwAAAGRycy9kb3ducmV2LnhtbESPQWsCMRSE74X+h/AK3mpStaVuzUpRBPHWbfH82Dw3&#10;y25etpuo6783guBxmJlvmMVycK04UR9qzxrexgoEcelNzZWGv9/N6yeIEJENtp5Jw4UCLPPnpwVm&#10;xp/5h05FrESCcMhQg42xy6QMpSWHYew74uQdfO8wJtlX0vR4TnDXyolSH9JhzWnBYkcrS2VTHJ0G&#10;t2Haqb2y/7F6V3su1Hq6a7QevQzfXyAiDfERvre3RsNkNofbmXQEZH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E6tOwgAAANwAAAAPAAAAAAAAAAAAAAAAAJgCAABkcnMvZG93&#10;bnJldi54bWxQSwUGAAAAAAQABAD1AAAAhwMAAAAA&#10;" fillcolor="#0070c0" stroked="f" strokeweight="2pt">
                    <v:textbox>
                      <w:txbxContent>
                        <w:p w14:paraId="0AD4E096"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OO 12</w:t>
                          </w:r>
                          <w:r>
                            <w:rPr>
                              <w:rFonts w:ascii="Arial" w:eastAsia="Times New Roman" w:hAnsi="Arial" w:cs="Arial"/>
                              <w:color w:val="FFFFFF"/>
                              <w:kern w:val="24"/>
                            </w:rPr>
                            <w:t>: Modules and sections required to complete</w:t>
                          </w:r>
                        </w:p>
                      </w:txbxContent>
                    </v:textbox>
                  </v:rect>
                  <v:rect id="Rectangle 250" o:spid="_x0000_s1040" style="position:absolute;top:41126;width:33909;height:252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CUDr4A&#10;AADcAAAADwAAAGRycy9kb3ducmV2LnhtbERPTYvCMBC9C/6HMMLeNFlFka5pWRRBvFnF89DMNsVm&#10;Upuo3X+/OSx4fLzvTTG4VjypD41nDZ8zBYK48qbhWsPlvJ+uQYSIbLD1TBp+KUCRj0cbzIx/8Yme&#10;ZaxFCuGQoQYbY5dJGSpLDsPMd8SJ+/G9w5hgX0vT4yuFu1bOlVpJhw2nBosdbS1Vt/LhNLg901Fd&#10;lb3HeqmuXKrd4njT+mMyfH+BiDTEt/jffTAa5ss0P51JR0Dm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LwlA6+AAAA3AAAAA8AAAAAAAAAAAAAAAAAmAIAAGRycy9kb3ducmV2&#10;LnhtbFBLBQYAAAAABAAEAPUAAACDAwAAAAA=&#10;" fillcolor="#0070c0" stroked="f" strokeweight="2pt">
                    <v:textbox>
                      <w:txbxContent>
                        <w:p w14:paraId="7D670F84" w14:textId="77777777" w:rsidR="007F061E" w:rsidRDefault="007F061E" w:rsidP="0082348F">
                          <w:pPr>
                            <w:pStyle w:val="NormalWeb"/>
                            <w:spacing w:before="0" w:beforeAutospacing="0" w:after="0" w:afterAutospacing="0"/>
                          </w:pPr>
                          <w:r>
                            <w:rPr>
                              <w:rFonts w:ascii="Arial" w:eastAsia="Times New Roman" w:hAnsi="Arial" w:cs="Arial"/>
                              <w:b/>
                              <w:bCs/>
                              <w:color w:val="FFFFFF"/>
                              <w:kern w:val="24"/>
                            </w:rPr>
                            <w:t xml:space="preserve">OO End: </w:t>
                          </w:r>
                          <w:r>
                            <w:rPr>
                              <w:rFonts w:ascii="Arial" w:eastAsia="Times New Roman" w:hAnsi="Arial" w:cs="Arial"/>
                              <w:color w:val="FFFFFF"/>
                              <w:kern w:val="24"/>
                            </w:rPr>
                            <w:t>Module confirmation page</w:t>
                          </w:r>
                        </w:p>
                      </w:txbxContent>
                    </v:textbox>
                  </v:rect>
                  <v:shapetype id="_x0000_t202" coordsize="21600,21600" o:spt="202" path="m,l,21600r21600,l21600,xe">
                    <v:stroke joinstyle="miter"/>
                    <v:path gradientshapeok="t" o:connecttype="rect"/>
                  </v:shapetype>
                  <v:shape id="TextBox 146" o:spid="_x0000_s1041" type="#_x0000_t202" style="position:absolute;left:36201;top:27993;width:13951;height:895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SRjcQA&#10;AADcAAAADwAAAGRycy9kb3ducmV2LnhtbESP3WrCQBSE7wu+w3IE78xGbYtEVykVsS1Y8OcBjtlj&#10;Npg9G7KriW/vFoReDjPzDTNfdrYSN2p86VjBKElBEOdOl1woOB7WwykIH5A1Vo5JwZ08LBe9lzlm&#10;2rW8o9s+FCJC2GeowIRQZ1L63JBFn7iaOHpn11gMUTaF1A22EW4rOU7Td2mx5LhgsKZPQ/llf7UK&#10;fOCNOZ0nv6dWv1Y//vuyXR1SpQb97mMGIlAX/sPP9pdWMH4bwd+Ze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0kY3EAAAA3AAAAA8AAAAAAAAAAAAAAAAAmAIAAGRycy9k&#10;b3ducmV2LnhtbFBLBQYAAAAABAAEAPUAAACJAwAAAAA=&#10;" filled="f" stroked="f" strokeweight="2pt">
                    <v:textbox>
                      <w:txbxContent>
                        <w:p w14:paraId="10F3FBEB" w14:textId="77777777" w:rsidR="007F061E" w:rsidRDefault="007F061E" w:rsidP="0082348F">
                          <w:pPr>
                            <w:pStyle w:val="NormalWeb"/>
                            <w:spacing w:before="0" w:beforeAutospacing="0" w:after="0" w:afterAutospacing="0"/>
                          </w:pPr>
                          <w:r>
                            <w:rPr>
                              <w:rFonts w:ascii="Arial" w:eastAsia="Times New Roman" w:hAnsi="Arial" w:cs="Arial"/>
                              <w:color w:val="0070C0"/>
                              <w:kern w:val="24"/>
                            </w:rPr>
                            <w:t>If listed equity reported</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52" o:spid="_x0000_s1042" type="#_x0000_t88" style="position:absolute;left:34624;top:31194;width:1800;height:2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hrT8QA&#10;AADcAAAADwAAAGRycy9kb3ducmV2LnhtbESPQWvCQBSE70L/w/IK3nTTQDVNs0pNUYRCobbk/Mi+&#10;ZoPZtyG71fjvXaHgcZiZb5hiPdpOnGjwrWMFT/MEBHHtdMuNgp/v7SwD4QOyxs4xKbiQh/XqYVJg&#10;rt2Zv+h0CI2IEPY5KjAh9LmUvjZk0c9dTxy9XzdYDFEOjdQDniPcdjJNkoW02HJcMNhTaag+Hv6s&#10;Ah38pjp+lFlpNi/v2n5WmVzulJo+jm+vIAKN4R7+b++1gvQ5hduZeATk6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k4a0/EAAAA3AAAAA8AAAAAAAAAAAAAAAAAmAIAAGRycy9k&#10;b3ducmV2LnhtbFBLBQYAAAAABAAEAPUAAACJAwAAAAA=&#10;" adj="1270" strokecolor="#4579b8 [3044]"/>
                  <v:shape id="TextBox 146" o:spid="_x0000_s1043" type="#_x0000_t202" style="position:absolute;left:36211;top:33784;width:16234;height:4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qqYcUA&#10;AADcAAAADwAAAGRycy9kb3ducmV2LnhtbESP3WrCQBSE7wt9h+UIvWs2JrZIdJWilGrBgj8PcMwe&#10;s8Hs2ZDdmvTtu0Khl8PMfMPMl4NtxI06XztWME5SEMSl0zVXCk7H9+cpCB+QNTaOScEPeVguHh/m&#10;WGjX855uh1CJCGFfoAITQltI6UtDFn3iWuLoXVxnMUTZVVJ32Ee4bWSWpq/SYs1xwWBLK0Pl9fBt&#10;FfjAH+Z8yb/OvZ40n3573a2PqVJPo+FtBiLQEP7Df+2NVpC95HA/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6qphxQAAANwAAAAPAAAAAAAAAAAAAAAAAJgCAABkcnMv&#10;ZG93bnJldi54bWxQSwUGAAAAAAQABAD1AAAAigMAAAAA&#10;" filled="f" stroked="f" strokeweight="2pt">
                    <v:textbox>
                      <w:txbxContent>
                        <w:p w14:paraId="4F5E126A" w14:textId="77777777" w:rsidR="007F061E" w:rsidRDefault="007F061E" w:rsidP="0082348F">
                          <w:pPr>
                            <w:pStyle w:val="NormalWeb"/>
                            <w:spacing w:before="0" w:beforeAutospacing="0" w:after="0" w:afterAutospacing="0"/>
                          </w:pPr>
                          <w:r>
                            <w:rPr>
                              <w:rFonts w:ascii="Arial" w:eastAsia="Times New Roman" w:hAnsi="Arial" w:cs="Arial"/>
                              <w:color w:val="0070C0"/>
                              <w:kern w:val="24"/>
                            </w:rPr>
                            <w:t>If any other asset class but listed equity reported</w:t>
                          </w:r>
                        </w:p>
                      </w:txbxContent>
                    </v:textbox>
                  </v:shape>
                  <v:shape id="Right Brace 254" o:spid="_x0000_s1044" type="#_x0000_t88" style="position:absolute;left:34624;top:34496;width:1800;height:2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1WoMQA&#10;AADcAAAADwAAAGRycy9kb3ducmV2LnhtbESPQWvCQBSE7wX/w/IEb7pRbE2jq2hKpSAItcXzI/vM&#10;BrNvQ3ar8d+7gtDjMDPfMItVZ2txodZXjhWMRwkI4sLpiksFvz+fwxSED8gaa8ek4EYeVsveywIz&#10;7a78TZdDKEWEsM9QgQmhyaT0hSGLfuQa4uidXGsxRNmWUrd4jXBby0mSvEmLFccFgw3lhorz4c8q&#10;0MFvjuddnuZm8/6h7f6YytlWqUG/W89BBOrCf/jZ/tIKJq9TeJyJR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dVqDEAAAA3AAAAA8AAAAAAAAAAAAAAAAAmAIAAGRycy9k&#10;b3ducmV2LnhtbFBLBQYAAAAABAAEAPUAAACJAwAAAAA=&#10;" adj="1270" strokecolor="#4579b8 [3044]"/>
                </v:group>
                <v:shape id="Right Brace 255" o:spid="_x0000_s1045" type="#_x0000_t88" style="position:absolute;left:34543;top:21222;width:1800;height:25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HzO8QA&#10;AADcAAAADwAAAGRycy9kb3ducmV2LnhtbESPQWvCQBSE70L/w/IKvemmgpqm2UhNqRQEoWnx/Mi+&#10;ZoPZtyG71fjv3YLgcZiZb5h8PdpOnGjwrWMFz7MEBHHtdMuNgp/vj2kKwgdkjZ1jUnAhD+viYZJj&#10;pt2Zv+hUhUZECPsMFZgQ+kxKXxuy6GeuJ47erxsshiiHRuoBzxFuOzlPkqW02HJcMNhTaag+Vn9W&#10;gQ5+czjuyrQ0m5d3bfeHVK62Sj09jm+vIAKN4R6+tT+1gvliAf9n4hGQx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R8zvEAAAA3AAAAA8AAAAAAAAAAAAAAAAAmAIAAGRycy9k&#10;b3ducmV2LnhtbFBLBQYAAAAABAAEAPUAAACJAwAAAAA=&#10;" adj="1270" strokecolor="#4579b8 [3044]"/>
                <v:shape id="TextBox 146" o:spid="_x0000_s1046" type="#_x0000_t202" style="position:absolute;left:36424;top:20407;width:16234;height:41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KVwsIA&#10;AADbAAAADwAAAGRycy9kb3ducmV2LnhtbESP3YrCMBSE7wXfIZyFvdN0VUS6RlkUcVdQ8OcBjs2x&#10;KTYnpYm2+/ZGELwcZuYbZjpvbSnuVPvCsYKvfgKCOHO64FzB6bjqTUD4gKyxdEwK/snDfNbtTDHV&#10;ruE93Q8hFxHCPkUFJoQqldJnhiz6vquIo3dxtcUQZZ1LXWMT4baUgyQZS4sFxwWDFS0MZdfDzSrw&#10;gdfmfBnuzo0elRv/d90uj4lSnx/tzzeIQG14h1/tX61gOIDnl/g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EpXCwgAAANsAAAAPAAAAAAAAAAAAAAAAAJgCAABkcnMvZG93&#10;bnJldi54bWxQSwUGAAAAAAQABAD1AAAAhwMAAAAA&#10;" filled="f" stroked="f" strokeweight="2pt">
                  <v:textbox>
                    <w:txbxContent>
                      <w:p w14:paraId="6B730C2C" w14:textId="77777777" w:rsidR="007F061E" w:rsidRDefault="007F061E" w:rsidP="0082348F">
                        <w:pPr>
                          <w:pStyle w:val="NormalWeb"/>
                          <w:spacing w:before="0" w:beforeAutospacing="0" w:after="0" w:afterAutospacing="0"/>
                        </w:pPr>
                        <w:r>
                          <w:rPr>
                            <w:rFonts w:ascii="Arial" w:eastAsia="Times New Roman" w:hAnsi="Arial" w:cs="Arial"/>
                            <w:color w:val="0070C0"/>
                            <w:kern w:val="24"/>
                          </w:rPr>
                          <w:t>If externally managed assets reported</w:t>
                        </w:r>
                      </w:p>
                    </w:txbxContent>
                  </v:textbox>
                </v:shape>
                <w10:wrap anchorx="margin" anchory="page"/>
              </v:group>
            </w:pict>
          </mc:Fallback>
        </mc:AlternateContent>
      </w:r>
      <w:r>
        <w:t>Pathways through the module</w:t>
      </w:r>
      <w:bookmarkEnd w:id="3"/>
      <w:bookmarkEnd w:id="4"/>
    </w:p>
    <w:p w14:paraId="562F5606" w14:textId="77777777" w:rsidR="0082348F" w:rsidRDefault="0082348F">
      <w:pPr>
        <w:widowControl/>
        <w:autoSpaceDE/>
        <w:autoSpaceDN/>
        <w:adjustRightInd/>
        <w:spacing w:before="0" w:after="0" w:line="240" w:lineRule="auto"/>
        <w:rPr>
          <w:b/>
          <w:color w:val="0050A6"/>
          <w:sz w:val="32"/>
          <w:szCs w:val="36"/>
        </w:rPr>
      </w:pPr>
      <w:r>
        <w:br w:type="page"/>
      </w:r>
    </w:p>
    <w:p w14:paraId="71041013" w14:textId="77777777" w:rsidR="00543BD5" w:rsidRPr="00E84E9C" w:rsidRDefault="00543BD5" w:rsidP="00543BD5">
      <w:pPr>
        <w:pStyle w:val="Heading1"/>
      </w:pPr>
      <w:bookmarkStart w:id="6" w:name="_Toc368062879"/>
      <w:r w:rsidRPr="00E84E9C">
        <w:lastRenderedPageBreak/>
        <w:t>Preface</w:t>
      </w:r>
      <w:bookmarkEnd w:id="6"/>
    </w:p>
    <w:bookmarkEnd w:id="5"/>
    <w:p w14:paraId="43E99852" w14:textId="237CF758" w:rsidR="00AA294E" w:rsidRDefault="00AA294E" w:rsidP="00001008">
      <w:pPr>
        <w:pStyle w:val="INDICATORTEXT"/>
        <w:spacing w:line="276" w:lineRule="auto"/>
        <w:rPr>
          <w:lang w:eastAsia="en-GB"/>
        </w:rPr>
      </w:pPr>
      <w:r w:rsidRPr="00065BDC">
        <w:rPr>
          <w:lang w:eastAsia="en-GB"/>
        </w:rPr>
        <w:t xml:space="preserve">The information </w:t>
      </w:r>
      <w:r w:rsidR="0088576E">
        <w:rPr>
          <w:lang w:eastAsia="en-GB"/>
        </w:rPr>
        <w:t xml:space="preserve">reported </w:t>
      </w:r>
      <w:r w:rsidRPr="00065BDC">
        <w:rPr>
          <w:lang w:eastAsia="en-GB"/>
        </w:rPr>
        <w:t xml:space="preserve">in this </w:t>
      </w:r>
      <w:r>
        <w:rPr>
          <w:lang w:eastAsia="en-GB"/>
        </w:rPr>
        <w:t>module</w:t>
      </w:r>
      <w:r w:rsidRPr="00065BDC">
        <w:rPr>
          <w:lang w:eastAsia="en-GB"/>
        </w:rPr>
        <w:t xml:space="preserve"> will allow </w:t>
      </w:r>
      <w:r>
        <w:rPr>
          <w:lang w:eastAsia="en-GB"/>
        </w:rPr>
        <w:t>your stakeholders</w:t>
      </w:r>
      <w:r w:rsidRPr="00065BDC">
        <w:rPr>
          <w:lang w:eastAsia="en-GB"/>
        </w:rPr>
        <w:t xml:space="preserve"> to identify your organisation type and characteristics, and will enable the PRI to define your peer</w:t>
      </w:r>
      <w:r>
        <w:rPr>
          <w:lang w:eastAsia="en-GB"/>
        </w:rPr>
        <w:t xml:space="preserve"> group</w:t>
      </w:r>
      <w:r w:rsidRPr="00065BDC">
        <w:rPr>
          <w:lang w:eastAsia="en-GB"/>
        </w:rPr>
        <w:t xml:space="preserve">. This </w:t>
      </w:r>
      <w:r>
        <w:rPr>
          <w:lang w:eastAsia="en-GB"/>
        </w:rPr>
        <w:t>module</w:t>
      </w:r>
      <w:r w:rsidRPr="00065BDC">
        <w:rPr>
          <w:lang w:eastAsia="en-GB"/>
        </w:rPr>
        <w:t xml:space="preserve"> also functions as a filter, as your responses will determine </w:t>
      </w:r>
      <w:r>
        <w:rPr>
          <w:lang w:eastAsia="en-GB"/>
        </w:rPr>
        <w:t>which indicators</w:t>
      </w:r>
      <w:r w:rsidRPr="00065BDC">
        <w:rPr>
          <w:lang w:eastAsia="en-GB"/>
        </w:rPr>
        <w:t xml:space="preserve"> you </w:t>
      </w:r>
      <w:r>
        <w:rPr>
          <w:lang w:eastAsia="en-GB"/>
        </w:rPr>
        <w:t>will see in later stages of the Reporting Framework</w:t>
      </w:r>
      <w:r w:rsidRPr="00065BDC">
        <w:rPr>
          <w:lang w:eastAsia="en-GB"/>
        </w:rPr>
        <w:t xml:space="preserve"> and, importantly, will ensure that you do not </w:t>
      </w:r>
      <w:r>
        <w:rPr>
          <w:lang w:eastAsia="en-GB"/>
        </w:rPr>
        <w:t>have to provide responses to indicators</w:t>
      </w:r>
      <w:r w:rsidRPr="00065BDC">
        <w:rPr>
          <w:lang w:eastAsia="en-GB"/>
        </w:rPr>
        <w:t xml:space="preserve"> that are not relevant </w:t>
      </w:r>
      <w:r>
        <w:rPr>
          <w:lang w:eastAsia="en-GB"/>
        </w:rPr>
        <w:t>for</w:t>
      </w:r>
      <w:r w:rsidRPr="00065BDC">
        <w:rPr>
          <w:lang w:eastAsia="en-GB"/>
        </w:rPr>
        <w:t xml:space="preserve"> you</w:t>
      </w:r>
      <w:r w:rsidR="00B64F54">
        <w:rPr>
          <w:lang w:eastAsia="en-GB"/>
        </w:rPr>
        <w:t>r organisation</w:t>
      </w:r>
      <w:r w:rsidRPr="00065BDC">
        <w:rPr>
          <w:lang w:eastAsia="en-GB"/>
        </w:rPr>
        <w:t xml:space="preserve">. </w:t>
      </w:r>
    </w:p>
    <w:p w14:paraId="73855F86" w14:textId="77777777" w:rsidR="0062584E" w:rsidRDefault="0062584E" w:rsidP="00543BD5">
      <w:pPr>
        <w:widowControl/>
        <w:autoSpaceDE/>
        <w:autoSpaceDN/>
        <w:adjustRightInd/>
        <w:spacing w:before="0" w:after="0" w:line="240" w:lineRule="auto"/>
      </w:pPr>
    </w:p>
    <w:p w14:paraId="5EAE7A6F" w14:textId="0C29BAEC" w:rsidR="0062584E" w:rsidRPr="00001008" w:rsidRDefault="0062584E" w:rsidP="00543BD5">
      <w:pPr>
        <w:widowControl/>
        <w:autoSpaceDE/>
        <w:autoSpaceDN/>
        <w:adjustRightInd/>
        <w:spacing w:before="0" w:after="0" w:line="240" w:lineRule="auto"/>
        <w:rPr>
          <w:b/>
          <w:color w:val="0050A6"/>
          <w:sz w:val="32"/>
          <w:szCs w:val="36"/>
        </w:rPr>
      </w:pPr>
      <w:r w:rsidRPr="00001008">
        <w:rPr>
          <w:b/>
          <w:color w:val="0050A6"/>
          <w:sz w:val="32"/>
          <w:szCs w:val="36"/>
        </w:rPr>
        <w:t>Summary of</w:t>
      </w:r>
      <w:r w:rsidR="00B237E8">
        <w:rPr>
          <w:b/>
          <w:color w:val="0050A6"/>
          <w:sz w:val="32"/>
          <w:szCs w:val="36"/>
        </w:rPr>
        <w:t xml:space="preserve"> </w:t>
      </w:r>
      <w:r w:rsidRPr="00001008">
        <w:rPr>
          <w:b/>
          <w:color w:val="0050A6"/>
          <w:sz w:val="32"/>
          <w:szCs w:val="36"/>
        </w:rPr>
        <w:t>updates</w:t>
      </w:r>
    </w:p>
    <w:p w14:paraId="669BDDBF" w14:textId="77777777" w:rsidR="0062584E" w:rsidRDefault="0062584E" w:rsidP="00543BD5">
      <w:pPr>
        <w:widowControl/>
        <w:autoSpaceDE/>
        <w:autoSpaceDN/>
        <w:adjustRightInd/>
        <w:spacing w:before="0" w:after="0" w:line="240" w:lineRule="auto"/>
      </w:pPr>
    </w:p>
    <w:p w14:paraId="0496D809" w14:textId="77777777" w:rsidR="00BA0FA3" w:rsidRPr="00001008" w:rsidRDefault="00DE1813" w:rsidP="00001008">
      <w:pPr>
        <w:pStyle w:val="INDICATORTEXT"/>
        <w:spacing w:line="276" w:lineRule="auto"/>
        <w:rPr>
          <w:lang w:eastAsia="en-GB"/>
        </w:rPr>
      </w:pPr>
      <w:r>
        <w:rPr>
          <w:lang w:eastAsia="en-GB"/>
        </w:rPr>
        <w:t xml:space="preserve">The Reporting Framework has not changed significantly since 2013-14. Some minor amendments have been made to improve data quality or assessment. The guidance has also been clarified throughout. </w:t>
      </w:r>
    </w:p>
    <w:p w14:paraId="29EA771C" w14:textId="77777777" w:rsidR="00BA0FA3" w:rsidRDefault="00BA0FA3" w:rsidP="00543BD5">
      <w:pPr>
        <w:widowControl/>
        <w:autoSpaceDE/>
        <w:autoSpaceDN/>
        <w:adjustRightInd/>
        <w:spacing w:before="0" w:after="0" w:line="240" w:lineRule="auto"/>
      </w:pPr>
    </w:p>
    <w:tbl>
      <w:tblPr>
        <w:tblStyle w:val="SubSubSectionMISCTableMANDATORY"/>
        <w:tblW w:w="4921" w:type="pct"/>
        <w:tblInd w:w="137" w:type="dxa"/>
        <w:tblLook w:val="04A0" w:firstRow="1" w:lastRow="0" w:firstColumn="1" w:lastColumn="0" w:noHBand="0" w:noVBand="1"/>
      </w:tblPr>
      <w:tblGrid>
        <w:gridCol w:w="1985"/>
        <w:gridCol w:w="6536"/>
      </w:tblGrid>
      <w:tr w:rsidR="00DE1813" w14:paraId="64A3066D" w14:textId="77777777" w:rsidTr="0000100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65" w:type="pct"/>
          </w:tcPr>
          <w:p w14:paraId="22E83C99" w14:textId="3E0F4CD6" w:rsidR="0062584E" w:rsidRPr="00702048" w:rsidRDefault="00B237E8" w:rsidP="00001008">
            <w:pPr>
              <w:widowControl/>
              <w:autoSpaceDE/>
              <w:autoSpaceDN/>
              <w:adjustRightInd/>
              <w:spacing w:before="80" w:after="120" w:line="276" w:lineRule="auto"/>
            </w:pPr>
            <w:r>
              <w:rPr>
                <w:rStyle w:val="IntenseEmphasis"/>
                <w:i w:val="0"/>
                <w:color w:val="FFFFFF" w:themeColor="background1"/>
              </w:rPr>
              <w:t xml:space="preserve">Indicator </w:t>
            </w:r>
          </w:p>
        </w:tc>
        <w:tc>
          <w:tcPr>
            <w:tcW w:w="3835" w:type="pct"/>
          </w:tcPr>
          <w:p w14:paraId="426981BD" w14:textId="77777777" w:rsidR="0062584E" w:rsidRDefault="0062584E" w:rsidP="00001008">
            <w:pPr>
              <w:widowControl/>
              <w:autoSpaceDE/>
              <w:autoSpaceDN/>
              <w:adjustRightInd/>
              <w:spacing w:before="80" w:after="120" w:line="276" w:lineRule="auto"/>
              <w:cnfStyle w:val="100000000000" w:firstRow="1" w:lastRow="0" w:firstColumn="0" w:lastColumn="0" w:oddVBand="0" w:evenVBand="0" w:oddHBand="0" w:evenHBand="0" w:firstRowFirstColumn="0" w:firstRowLastColumn="0" w:lastRowFirstColumn="0" w:lastRowLastColumn="0"/>
            </w:pPr>
            <w:r>
              <w:t xml:space="preserve">Update </w:t>
            </w:r>
          </w:p>
        </w:tc>
      </w:tr>
      <w:tr w:rsidR="00DE1813" w14:paraId="7A0F92C9" w14:textId="77777777" w:rsidTr="0000100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Pr>
          <w:p w14:paraId="5D3A6A79" w14:textId="77777777" w:rsidR="0062584E" w:rsidRPr="00B94560" w:rsidRDefault="0062584E" w:rsidP="00001008">
            <w:pPr>
              <w:pStyle w:val="INDICATORNUMBER"/>
              <w:spacing w:before="80" w:line="276" w:lineRule="auto"/>
              <w:rPr>
                <w:b w:val="0"/>
              </w:rPr>
            </w:pPr>
            <w:r w:rsidRPr="00B94560">
              <w:rPr>
                <w:rStyle w:val="IntenseEmphasis"/>
                <w:b/>
                <w:bCs w:val="0"/>
                <w:i w:val="0"/>
                <w:iCs w:val="0"/>
                <w:color w:val="595959"/>
              </w:rPr>
              <w:t>OO 01</w:t>
            </w:r>
          </w:p>
        </w:tc>
        <w:tc>
          <w:tcPr>
            <w:tcW w:w="3835" w:type="pct"/>
          </w:tcPr>
          <w:p w14:paraId="25138CDC" w14:textId="77777777" w:rsidR="0062584E" w:rsidRPr="00001008" w:rsidRDefault="0062584E" w:rsidP="00001008">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001008">
              <w:rPr>
                <w:color w:val="595959"/>
                <w:sz w:val="18"/>
              </w:rPr>
              <w:t xml:space="preserve">The option ‘development bank’ has been replaced with ‘development finance institution’. </w:t>
            </w:r>
          </w:p>
        </w:tc>
      </w:tr>
      <w:tr w:rsidR="00DE1813" w14:paraId="35CF909F" w14:textId="77777777" w:rsidTr="00001008">
        <w:tc>
          <w:tcPr>
            <w:cnfStyle w:val="001000000000" w:firstRow="0" w:lastRow="0" w:firstColumn="1" w:lastColumn="0" w:oddVBand="0" w:evenVBand="0" w:oddHBand="0" w:evenHBand="0" w:firstRowFirstColumn="0" w:firstRowLastColumn="0" w:lastRowFirstColumn="0" w:lastRowLastColumn="0"/>
            <w:tcW w:w="1165" w:type="pct"/>
            <w:tcBorders>
              <w:bottom w:val="single" w:sz="4" w:space="0" w:color="A6A6A6"/>
            </w:tcBorders>
          </w:tcPr>
          <w:p w14:paraId="427F1212" w14:textId="77777777" w:rsidR="0062584E" w:rsidRPr="00702048" w:rsidRDefault="00617831" w:rsidP="00001008">
            <w:pPr>
              <w:widowControl/>
              <w:autoSpaceDE/>
              <w:autoSpaceDN/>
              <w:adjustRightInd/>
              <w:spacing w:before="80" w:after="120" w:line="276" w:lineRule="auto"/>
            </w:pPr>
            <w:r w:rsidRPr="00001008">
              <w:rPr>
                <w:rStyle w:val="IntenseEmphasis"/>
                <w:i w:val="0"/>
                <w:color w:val="595959"/>
                <w:sz w:val="18"/>
                <w:szCs w:val="18"/>
              </w:rPr>
              <w:t>OO 04</w:t>
            </w:r>
          </w:p>
        </w:tc>
        <w:tc>
          <w:tcPr>
            <w:tcW w:w="3835" w:type="pct"/>
            <w:tcBorders>
              <w:bottom w:val="single" w:sz="4" w:space="0" w:color="A6A6A6"/>
            </w:tcBorders>
          </w:tcPr>
          <w:p w14:paraId="1FE5097E" w14:textId="6C0370E0" w:rsidR="0062584E" w:rsidRDefault="00617831" w:rsidP="00001008">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sidRPr="00001008">
              <w:rPr>
                <w:color w:val="595959"/>
                <w:sz w:val="18"/>
              </w:rPr>
              <w:t>Additional sub-indicators have been added</w:t>
            </w:r>
            <w:r>
              <w:rPr>
                <w:color w:val="595959"/>
                <w:sz w:val="18"/>
              </w:rPr>
              <w:t xml:space="preserve"> to </w:t>
            </w:r>
            <w:r w:rsidR="002E479E">
              <w:rPr>
                <w:color w:val="595959"/>
                <w:sz w:val="18"/>
              </w:rPr>
              <w:t>clarify reporting in the following cases</w:t>
            </w:r>
            <w:r w:rsidR="00E11C3E">
              <w:rPr>
                <w:color w:val="595959"/>
                <w:sz w:val="18"/>
              </w:rPr>
              <w:t xml:space="preserve"> where: </w:t>
            </w:r>
          </w:p>
          <w:p w14:paraId="30A9EF28" w14:textId="4B86AD11" w:rsidR="002E479E" w:rsidRDefault="00E11C3E" w:rsidP="00001008">
            <w:pPr>
              <w:pStyle w:val="ListParagraph"/>
              <w:widowControl/>
              <w:numPr>
                <w:ilvl w:val="0"/>
                <w:numId w:val="17"/>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S</w:t>
            </w:r>
            <w:r w:rsidR="002E479E">
              <w:rPr>
                <w:color w:val="595959"/>
                <w:sz w:val="18"/>
              </w:rPr>
              <w:t xml:space="preserve">ignatories have subsidiaries that have also signed the PRI. </w:t>
            </w:r>
          </w:p>
          <w:p w14:paraId="024896D8" w14:textId="42BB057F" w:rsidR="002E479E" w:rsidRPr="00001008" w:rsidRDefault="00E11C3E" w:rsidP="00001008">
            <w:pPr>
              <w:pStyle w:val="ListParagraph"/>
              <w:widowControl/>
              <w:numPr>
                <w:ilvl w:val="0"/>
                <w:numId w:val="17"/>
              </w:numPr>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S</w:t>
            </w:r>
            <w:r w:rsidR="002E479E">
              <w:rPr>
                <w:color w:val="595959"/>
                <w:sz w:val="18"/>
              </w:rPr>
              <w:t xml:space="preserve">ignatories offer advisory and/or execution services. </w:t>
            </w:r>
          </w:p>
        </w:tc>
      </w:tr>
      <w:tr w:rsidR="009572FB" w14:paraId="29476586" w14:textId="77777777" w:rsidTr="00957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76EBE76C" w14:textId="77777777" w:rsidR="009572FB" w:rsidRPr="00001008" w:rsidRDefault="00E156EA" w:rsidP="00001008">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OO 07</w:t>
            </w:r>
          </w:p>
        </w:tc>
        <w:tc>
          <w:tcPr>
            <w:tcW w:w="3835" w:type="pct"/>
            <w:tcBorders>
              <w:top w:val="single" w:sz="4" w:space="0" w:color="A6A6A6"/>
              <w:bottom w:val="single" w:sz="4" w:space="0" w:color="A6A6A6"/>
            </w:tcBorders>
          </w:tcPr>
          <w:p w14:paraId="531A0BE6" w14:textId="77777777" w:rsidR="009572FB" w:rsidRPr="00617831" w:rsidRDefault="00E156EA" w:rsidP="00001008">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Indicator OO 07.2 is no longer applicable for Investment Managers. This is to avoid duplication with indicator OO 01. </w:t>
            </w:r>
          </w:p>
        </w:tc>
      </w:tr>
      <w:tr w:rsidR="00DE1813" w14:paraId="7CB00EC0" w14:textId="77777777" w:rsidTr="00001008">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A6A6A6"/>
            </w:tcBorders>
          </w:tcPr>
          <w:p w14:paraId="330E9FE5" w14:textId="77777777" w:rsidR="0062584E" w:rsidRDefault="00BA0FA3" w:rsidP="00001008">
            <w:pPr>
              <w:widowControl/>
              <w:autoSpaceDE/>
              <w:autoSpaceDN/>
              <w:adjustRightInd/>
              <w:spacing w:before="80" w:after="120" w:line="276" w:lineRule="auto"/>
            </w:pPr>
            <w:r w:rsidRPr="00001008">
              <w:rPr>
                <w:rStyle w:val="IntenseEmphasis"/>
                <w:i w:val="0"/>
                <w:color w:val="595959"/>
                <w:sz w:val="18"/>
                <w:szCs w:val="18"/>
              </w:rPr>
              <w:t>OO 10</w:t>
            </w:r>
          </w:p>
        </w:tc>
        <w:tc>
          <w:tcPr>
            <w:tcW w:w="3835" w:type="pct"/>
            <w:tcBorders>
              <w:top w:val="single" w:sz="4" w:space="0" w:color="A6A6A6"/>
              <w:bottom w:val="single" w:sz="4" w:space="0" w:color="A6A6A6"/>
            </w:tcBorders>
          </w:tcPr>
          <w:p w14:paraId="5318E257" w14:textId="77777777" w:rsidR="0062584E" w:rsidRPr="00001008" w:rsidRDefault="00BA0FA3" w:rsidP="00001008">
            <w:pPr>
              <w:widowControl/>
              <w:autoSpaceDE/>
              <w:autoSpaceDN/>
              <w:adjustRightInd/>
              <w:spacing w:before="80" w:after="120" w:line="276" w:lineRule="auto"/>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 xml:space="preserve">The content of this indicator has not been changed. However, the selection options have been re-ordered to provide a more logical structure and the explanatory notes have been clarified. </w:t>
            </w:r>
          </w:p>
        </w:tc>
      </w:tr>
      <w:tr w:rsidR="009D1FB5" w14:paraId="3B67C4DA" w14:textId="77777777" w:rsidTr="00DE181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65" w:type="pct"/>
            <w:tcBorders>
              <w:top w:val="single" w:sz="4" w:space="0" w:color="A6A6A6"/>
              <w:bottom w:val="single" w:sz="4" w:space="0" w:color="0082C8"/>
            </w:tcBorders>
          </w:tcPr>
          <w:p w14:paraId="0932D237" w14:textId="77777777" w:rsidR="009D1FB5" w:rsidRPr="00001008" w:rsidRDefault="009D1FB5">
            <w:pPr>
              <w:widowControl/>
              <w:autoSpaceDE/>
              <w:autoSpaceDN/>
              <w:adjustRightInd/>
              <w:spacing w:before="80" w:after="120" w:line="276" w:lineRule="auto"/>
              <w:rPr>
                <w:rStyle w:val="IntenseEmphasis"/>
                <w:i w:val="0"/>
                <w:color w:val="595959"/>
                <w:sz w:val="18"/>
                <w:szCs w:val="18"/>
              </w:rPr>
            </w:pPr>
            <w:r>
              <w:rPr>
                <w:rStyle w:val="IntenseEmphasis"/>
                <w:i w:val="0"/>
                <w:color w:val="595959"/>
                <w:sz w:val="18"/>
                <w:szCs w:val="18"/>
              </w:rPr>
              <w:t>Prefilling</w:t>
            </w:r>
          </w:p>
        </w:tc>
        <w:tc>
          <w:tcPr>
            <w:tcW w:w="3835" w:type="pct"/>
            <w:tcBorders>
              <w:top w:val="single" w:sz="4" w:space="0" w:color="A6A6A6"/>
              <w:bottom w:val="single" w:sz="4" w:space="0" w:color="0082C8"/>
            </w:tcBorders>
          </w:tcPr>
          <w:p w14:paraId="7DB74232" w14:textId="77777777" w:rsidR="009D1FB5" w:rsidRDefault="000E2B21">
            <w:pPr>
              <w:widowControl/>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If you have responded to the Framework before, r</w:t>
            </w:r>
            <w:r w:rsidR="009D1FB5">
              <w:rPr>
                <w:color w:val="595959"/>
                <w:sz w:val="18"/>
              </w:rPr>
              <w:t xml:space="preserve">esponses to this module can be prefilled from the previous year, with the following exceptions: </w:t>
            </w:r>
          </w:p>
          <w:p w14:paraId="7A737D88" w14:textId="77777777" w:rsidR="000E2B21" w:rsidRPr="00001008" w:rsidRDefault="009D1FB5" w:rsidP="00001008">
            <w:pPr>
              <w:pStyle w:val="ListParagraph"/>
              <w:widowControl/>
              <w:numPr>
                <w:ilvl w:val="0"/>
                <w:numId w:val="20"/>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001008">
              <w:rPr>
                <w:color w:val="595959"/>
                <w:sz w:val="18"/>
              </w:rPr>
              <w:t>OO 01: Organisations reporting ‘development banks’ in 2013-14 will need to manually select ‘development finance institutions’</w:t>
            </w:r>
            <w:r w:rsidR="00853821">
              <w:rPr>
                <w:color w:val="595959"/>
                <w:sz w:val="18"/>
              </w:rPr>
              <w:t xml:space="preserve"> </w:t>
            </w:r>
            <w:r w:rsidR="00F9219D">
              <w:rPr>
                <w:color w:val="595959"/>
                <w:sz w:val="18"/>
              </w:rPr>
              <w:t xml:space="preserve">or specify ‘other’ </w:t>
            </w:r>
            <w:r w:rsidR="00853821">
              <w:rPr>
                <w:color w:val="595959"/>
                <w:sz w:val="18"/>
              </w:rPr>
              <w:t xml:space="preserve">due to the change in terminology. </w:t>
            </w:r>
            <w:r w:rsidR="000E2B21">
              <w:rPr>
                <w:color w:val="595959"/>
                <w:sz w:val="18"/>
              </w:rPr>
              <w:t xml:space="preserve"> </w:t>
            </w:r>
          </w:p>
          <w:p w14:paraId="3BA3D6E6" w14:textId="77777777" w:rsidR="000E2B21" w:rsidRDefault="000E2B21" w:rsidP="00001008">
            <w:pPr>
              <w:pStyle w:val="ListParagraph"/>
              <w:widowControl/>
              <w:numPr>
                <w:ilvl w:val="0"/>
                <w:numId w:val="20"/>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sidRPr="00001008">
              <w:rPr>
                <w:color w:val="595959"/>
                <w:sz w:val="18"/>
              </w:rPr>
              <w:t xml:space="preserve">OO 04.1: The year-end date will prefill to your previous year end date, plus one year. </w:t>
            </w:r>
          </w:p>
          <w:p w14:paraId="1777FF36" w14:textId="77777777" w:rsidR="000E2B21" w:rsidRDefault="000E2B21" w:rsidP="00001008">
            <w:pPr>
              <w:pStyle w:val="ListParagraph"/>
              <w:widowControl/>
              <w:numPr>
                <w:ilvl w:val="0"/>
                <w:numId w:val="20"/>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 xml:space="preserve">OO 04.2: </w:t>
            </w:r>
            <w:r w:rsidR="0075128D">
              <w:rPr>
                <w:color w:val="595959"/>
                <w:sz w:val="18"/>
              </w:rPr>
              <w:t xml:space="preserve">Your AUM figure will not prefill as it is specific to this reporting period. </w:t>
            </w:r>
            <w:r>
              <w:rPr>
                <w:color w:val="595959"/>
                <w:sz w:val="18"/>
              </w:rPr>
              <w:t xml:space="preserve"> </w:t>
            </w:r>
          </w:p>
          <w:p w14:paraId="7186834C" w14:textId="77777777" w:rsidR="000E2B21" w:rsidRDefault="00017F4E" w:rsidP="00001008">
            <w:pPr>
              <w:pStyle w:val="ListParagraph"/>
              <w:widowControl/>
              <w:numPr>
                <w:ilvl w:val="0"/>
                <w:numId w:val="20"/>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OO 04.3 and OO 04.4</w:t>
            </w:r>
            <w:r w:rsidR="000E2B21">
              <w:rPr>
                <w:color w:val="595959"/>
                <w:sz w:val="18"/>
              </w:rPr>
              <w:t xml:space="preserve"> are new sub-indicators and will not prefill. </w:t>
            </w:r>
          </w:p>
          <w:p w14:paraId="5067DBCA" w14:textId="2996848C" w:rsidR="009D1FB5" w:rsidRPr="00001008" w:rsidRDefault="000E2B21" w:rsidP="00001008">
            <w:pPr>
              <w:pStyle w:val="ListParagraph"/>
              <w:widowControl/>
              <w:numPr>
                <w:ilvl w:val="0"/>
                <w:numId w:val="20"/>
              </w:numPr>
              <w:autoSpaceDE/>
              <w:autoSpaceDN/>
              <w:adjustRightInd/>
              <w:spacing w:before="80" w:after="120" w:line="276" w:lineRule="auto"/>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OO 12 (selection of modules) is prefilled based on your previous responses to the Framework</w:t>
            </w:r>
            <w:r w:rsidR="00507A8B">
              <w:rPr>
                <w:color w:val="595959"/>
                <w:sz w:val="18"/>
              </w:rPr>
              <w:t xml:space="preserve">, unless your </w:t>
            </w:r>
            <w:r w:rsidR="006E3943">
              <w:rPr>
                <w:color w:val="595959"/>
                <w:sz w:val="18"/>
              </w:rPr>
              <w:t>responses</w:t>
            </w:r>
            <w:r w:rsidR="00507A8B">
              <w:rPr>
                <w:color w:val="595959"/>
                <w:sz w:val="18"/>
              </w:rPr>
              <w:t xml:space="preserve"> to the</w:t>
            </w:r>
            <w:r w:rsidR="006E3943">
              <w:rPr>
                <w:color w:val="595959"/>
                <w:sz w:val="18"/>
              </w:rPr>
              <w:t xml:space="preserve"> previous OO indicators have changed.</w:t>
            </w:r>
            <w:r w:rsidR="00507A8B">
              <w:rPr>
                <w:color w:val="595959"/>
                <w:sz w:val="18"/>
              </w:rPr>
              <w:t xml:space="preserve"> </w:t>
            </w:r>
          </w:p>
        </w:tc>
      </w:tr>
    </w:tbl>
    <w:p w14:paraId="16F7AB53" w14:textId="77777777" w:rsidR="0062584E" w:rsidRDefault="0062584E" w:rsidP="00543BD5">
      <w:pPr>
        <w:widowControl/>
        <w:autoSpaceDE/>
        <w:autoSpaceDN/>
        <w:adjustRightInd/>
        <w:spacing w:before="0" w:after="0" w:line="240" w:lineRule="auto"/>
      </w:pPr>
    </w:p>
    <w:p w14:paraId="3674579C" w14:textId="77777777" w:rsidR="009D1FB5" w:rsidRDefault="009D1FB5" w:rsidP="00543BD5">
      <w:pPr>
        <w:widowControl/>
        <w:autoSpaceDE/>
        <w:autoSpaceDN/>
        <w:adjustRightInd/>
        <w:spacing w:before="0" w:after="0" w:line="240" w:lineRule="auto"/>
        <w:sectPr w:rsidR="009D1FB5" w:rsidSect="00644696">
          <w:headerReference w:type="default" r:id="rId29"/>
          <w:headerReference w:type="first" r:id="rId30"/>
          <w:footerReference w:type="first" r:id="rId31"/>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43BD5" w14:paraId="64708BAB" w14:textId="77777777" w:rsidTr="0007161B">
        <w:trPr>
          <w:cnfStyle w:val="100000000000" w:firstRow="1" w:lastRow="0" w:firstColumn="0" w:lastColumn="0" w:oddVBand="0" w:evenVBand="0" w:oddHBand="0" w:evenHBand="0" w:firstRowFirstColumn="0" w:firstRowLastColumn="0" w:lastRowFirstColumn="0" w:lastRowLastColumn="0"/>
        </w:trPr>
        <w:tc>
          <w:tcPr>
            <w:tcW w:w="9129" w:type="dxa"/>
          </w:tcPr>
          <w:p w14:paraId="2851C7F3" w14:textId="77777777" w:rsidR="00543BD5" w:rsidRDefault="00543BD5" w:rsidP="0007161B">
            <w:pPr>
              <w:widowControl/>
              <w:autoSpaceDE/>
              <w:autoSpaceDN/>
              <w:adjustRightInd/>
              <w:spacing w:after="0" w:line="240" w:lineRule="auto"/>
              <w:rPr>
                <w:rStyle w:val="IntenseEmphasis"/>
                <w:b/>
                <w:bCs w:val="0"/>
                <w:i w:val="0"/>
                <w:iCs w:val="0"/>
              </w:rPr>
            </w:pPr>
            <w:r>
              <w:lastRenderedPageBreak/>
              <w:t>SECTION</w:t>
            </w:r>
          </w:p>
        </w:tc>
      </w:tr>
      <w:tr w:rsidR="00543BD5" w14:paraId="58990A75" w14:textId="77777777" w:rsidTr="0007161B">
        <w:trPr>
          <w:cnfStyle w:val="010000000000" w:firstRow="0" w:lastRow="1" w:firstColumn="0" w:lastColumn="0" w:oddVBand="0" w:evenVBand="0" w:oddHBand="0" w:evenHBand="0" w:firstRowFirstColumn="0" w:firstRowLastColumn="0" w:lastRowFirstColumn="0" w:lastRowLastColumn="0"/>
        </w:trPr>
        <w:tc>
          <w:tcPr>
            <w:tcW w:w="9129" w:type="dxa"/>
          </w:tcPr>
          <w:p w14:paraId="4CAB0985" w14:textId="77777777" w:rsidR="00543BD5" w:rsidRPr="00BF74E2" w:rsidRDefault="003A3203" w:rsidP="0007161B">
            <w:pPr>
              <w:pStyle w:val="Heading2"/>
              <w:outlineLvl w:val="1"/>
              <w:rPr>
                <w:rStyle w:val="IntenseEmphasis"/>
                <w:i w:val="0"/>
                <w:iCs w:val="0"/>
                <w:color w:val="008CD0"/>
              </w:rPr>
            </w:pPr>
            <w:bookmarkStart w:id="7" w:name="_Toc368062880"/>
            <w:r>
              <w:t>Basic information</w:t>
            </w:r>
            <w:bookmarkEnd w:id="7"/>
          </w:p>
        </w:tc>
      </w:tr>
    </w:tbl>
    <w:p w14:paraId="02330DDD" w14:textId="77777777" w:rsidR="003A3203" w:rsidRDefault="003A3203" w:rsidP="00543BD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3203" w14:paraId="410A31EA" w14:textId="77777777" w:rsidTr="009200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BA78536" w14:textId="77777777" w:rsidR="003A3203" w:rsidRPr="00356CDA" w:rsidRDefault="003A3203" w:rsidP="0092000A">
            <w:pPr>
              <w:widowControl/>
              <w:autoSpaceDE/>
              <w:autoSpaceDN/>
              <w:adjustRightInd/>
              <w:spacing w:after="0" w:line="240" w:lineRule="auto"/>
              <w:rPr>
                <w:rStyle w:val="IntenseEmphasis"/>
                <w:b w:val="0"/>
                <w:bCs w:val="0"/>
                <w:iCs w:val="0"/>
                <w:color w:val="FFFFFF" w:themeColor="background1"/>
              </w:rPr>
            </w:pPr>
          </w:p>
        </w:tc>
        <w:tc>
          <w:tcPr>
            <w:tcW w:w="3402" w:type="dxa"/>
          </w:tcPr>
          <w:p w14:paraId="64AE7615" w14:textId="77777777" w:rsidR="003A3203" w:rsidRPr="00356CDA" w:rsidRDefault="003A3203" w:rsidP="0092000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13F4F227" w14:textId="77777777" w:rsidR="003A3203" w:rsidRPr="00356CDA" w:rsidRDefault="003A3203" w:rsidP="0092000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36FA7293" w14:textId="77777777" w:rsidR="003A3203" w:rsidRPr="00356CDA" w:rsidRDefault="003A3203" w:rsidP="0092000A">
            <w:pPr>
              <w:widowControl/>
              <w:autoSpaceDE/>
              <w:autoSpaceDN/>
              <w:adjustRightInd/>
              <w:spacing w:after="0" w:line="240" w:lineRule="auto"/>
              <w:rPr>
                <w:rStyle w:val="IntenseEmphasis"/>
                <w:b w:val="0"/>
                <w:bCs w:val="0"/>
                <w:iCs w:val="0"/>
                <w:color w:val="FFFFFF" w:themeColor="background1"/>
              </w:rPr>
            </w:pPr>
            <w:r w:rsidRPr="00356CDA">
              <w:t>Principle</w:t>
            </w:r>
          </w:p>
        </w:tc>
      </w:tr>
      <w:tr w:rsidR="003A3203" w14:paraId="6E44CF06" w14:textId="77777777" w:rsidTr="0092000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F29C6E8" w14:textId="77777777" w:rsidR="003A3203" w:rsidRPr="00356CDA" w:rsidRDefault="003A3203" w:rsidP="0092000A">
            <w:pPr>
              <w:pStyle w:val="SectionIndicatorHeaderText"/>
              <w:rPr>
                <w:rStyle w:val="IntenseEmphasis"/>
                <w:bCs w:val="0"/>
                <w:i w:val="0"/>
                <w:iCs w:val="0"/>
                <w:color w:val="FFFFFF" w:themeColor="background1"/>
              </w:rPr>
            </w:pPr>
            <w:r>
              <w:rPr>
                <w:rStyle w:val="IntenseEmphasis"/>
                <w:i w:val="0"/>
                <w:color w:val="FFFFFF" w:themeColor="background1"/>
              </w:rPr>
              <w:t>OO 01</w:t>
            </w:r>
          </w:p>
        </w:tc>
        <w:tc>
          <w:tcPr>
            <w:tcW w:w="3402" w:type="dxa"/>
          </w:tcPr>
          <w:p w14:paraId="40C09782" w14:textId="77777777" w:rsidR="003A3203" w:rsidRPr="00356CDA" w:rsidRDefault="003A3203" w:rsidP="0092000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7813F47" w14:textId="77777777" w:rsidR="003A3203" w:rsidRPr="00A57E01" w:rsidRDefault="003A3203" w:rsidP="0092000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GATEWAY/PEERING</w:t>
            </w:r>
          </w:p>
        </w:tc>
        <w:tc>
          <w:tcPr>
            <w:cnfStyle w:val="000100000000" w:firstRow="0" w:lastRow="0" w:firstColumn="0" w:lastColumn="1" w:oddVBand="0" w:evenVBand="0" w:oddHBand="0" w:evenHBand="0" w:firstRowFirstColumn="0" w:firstRowLastColumn="0" w:lastRowFirstColumn="0" w:lastRowLastColumn="0"/>
            <w:tcW w:w="1376" w:type="dxa"/>
          </w:tcPr>
          <w:p w14:paraId="74655397" w14:textId="77777777" w:rsidR="003A3203" w:rsidRPr="00356CDA" w:rsidRDefault="003A3203" w:rsidP="0092000A">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0C70D18" w14:textId="77777777" w:rsidR="003A3203" w:rsidRDefault="003A3203" w:rsidP="00543BD5">
      <w:pPr>
        <w:pStyle w:val="INDICATORNUMBER"/>
      </w:pPr>
    </w:p>
    <w:tbl>
      <w:tblPr>
        <w:tblStyle w:val="SubSectionIndicatorTableVOLUNTARY"/>
        <w:tblW w:w="9214" w:type="dxa"/>
        <w:tblInd w:w="5" w:type="dxa"/>
        <w:tblLook w:val="04A0" w:firstRow="1" w:lastRow="0" w:firstColumn="1" w:lastColumn="0" w:noHBand="0" w:noVBand="1"/>
      </w:tblPr>
      <w:tblGrid>
        <w:gridCol w:w="1134"/>
        <w:gridCol w:w="2694"/>
        <w:gridCol w:w="2126"/>
        <w:gridCol w:w="3260"/>
      </w:tblGrid>
      <w:tr w:rsidR="0092000A" w14:paraId="1B0E5327" w14:textId="77777777" w:rsidTr="0092000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F4E2B8F" w14:textId="77777777" w:rsidR="0092000A" w:rsidRPr="00903B63" w:rsidRDefault="0092000A" w:rsidP="0092000A">
            <w:pPr>
              <w:pStyle w:val="SectionIndicatorHeaderText"/>
              <w:rPr>
                <w:rStyle w:val="IntenseEmphasis"/>
                <w:b w:val="0"/>
                <w:bCs w:val="0"/>
                <w:i w:val="0"/>
                <w:iCs w:val="0"/>
                <w:color w:val="FFFFFF" w:themeColor="background1"/>
              </w:rPr>
            </w:pPr>
            <w:r>
              <w:rPr>
                <w:rStyle w:val="IntenseEmphasis"/>
                <w:i w:val="0"/>
                <w:color w:val="FFFFFF" w:themeColor="background1"/>
              </w:rPr>
              <w:t>OO 01</w:t>
            </w:r>
          </w:p>
        </w:tc>
        <w:tc>
          <w:tcPr>
            <w:tcW w:w="8080" w:type="dxa"/>
            <w:gridSpan w:val="3"/>
            <w:tcBorders>
              <w:top w:val="single" w:sz="4" w:space="0" w:color="0070C0"/>
              <w:bottom w:val="single" w:sz="4" w:space="0" w:color="0070C0"/>
              <w:right w:val="single" w:sz="4" w:space="0" w:color="0070C0"/>
            </w:tcBorders>
            <w:shd w:val="clear" w:color="auto" w:fill="0070C0"/>
          </w:tcPr>
          <w:p w14:paraId="04E9DEA0" w14:textId="77777777" w:rsidR="0092000A" w:rsidRPr="00903B63" w:rsidRDefault="0092000A" w:rsidP="0092000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2000A" w14:paraId="1AE94C65" w14:textId="77777777" w:rsidTr="0092000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0F98CD65" w14:textId="77777777" w:rsidR="0092000A" w:rsidRDefault="0092000A" w:rsidP="0092000A">
            <w:pPr>
              <w:pStyle w:val="INDICATORNUMBER"/>
              <w:rPr>
                <w:rStyle w:val="IntenseEmphasis"/>
                <w:b/>
                <w:bCs w:val="0"/>
                <w:i w:val="0"/>
                <w:iCs w:val="0"/>
                <w:color w:val="595959"/>
              </w:rPr>
            </w:pPr>
            <w:r>
              <w:rPr>
                <w:rStyle w:val="IntenseEmphasis"/>
                <w:b/>
                <w:bCs w:val="0"/>
                <w:i w:val="0"/>
                <w:iCs w:val="0"/>
                <w:color w:val="595959"/>
              </w:rPr>
              <w:t>OO 01.1</w:t>
            </w:r>
          </w:p>
        </w:tc>
        <w:tc>
          <w:tcPr>
            <w:tcW w:w="8080" w:type="dxa"/>
            <w:gridSpan w:val="3"/>
            <w:tcBorders>
              <w:top w:val="single" w:sz="4" w:space="0" w:color="0070C0"/>
              <w:right w:val="single" w:sz="4" w:space="0" w:color="0070C0"/>
            </w:tcBorders>
            <w:shd w:val="clear" w:color="auto" w:fill="DAEEF3" w:themeFill="accent5" w:themeFillTint="33"/>
          </w:tcPr>
          <w:p w14:paraId="740C6771" w14:textId="0E67A94F" w:rsidR="0092000A" w:rsidRPr="0092000A" w:rsidRDefault="0092000A" w:rsidP="00075D66">
            <w:pPr>
              <w:pStyle w:val="INDICATORTEXT"/>
              <w:cnfStyle w:val="000000100000" w:firstRow="0" w:lastRow="0" w:firstColumn="0" w:lastColumn="0" w:oddVBand="0" w:evenVBand="0" w:oddHBand="1" w:evenHBand="0" w:firstRowFirstColumn="0" w:firstRowLastColumn="0" w:lastRowFirstColumn="0" w:lastRowLastColumn="0"/>
            </w:pPr>
            <w:r w:rsidRPr="0092000A">
              <w:t xml:space="preserve">Select the </w:t>
            </w:r>
            <w:r w:rsidR="00075D66">
              <w:t>type</w:t>
            </w:r>
            <w:r w:rsidR="00075D66" w:rsidRPr="0092000A">
              <w:t xml:space="preserve"> </w:t>
            </w:r>
            <w:r w:rsidRPr="0092000A">
              <w:t>that best describes your organisation or the services you provide.</w:t>
            </w:r>
          </w:p>
        </w:tc>
      </w:tr>
      <w:tr w:rsidR="0092000A" w14:paraId="392438E9" w14:textId="77777777" w:rsidTr="00B64F54">
        <w:trPr>
          <w:trHeight w:val="59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0324795D" w14:textId="77777777" w:rsidR="0092000A" w:rsidRDefault="0092000A" w:rsidP="00B64F54">
            <w:pPr>
              <w:pStyle w:val="INDICATORNUMBER"/>
              <w:spacing w:before="0"/>
              <w:rPr>
                <w:rStyle w:val="IntenseEmphasis"/>
                <w:b/>
                <w:bCs w:val="0"/>
                <w:i w:val="0"/>
                <w:iCs w:val="0"/>
                <w:color w:val="595959"/>
              </w:rPr>
            </w:pPr>
          </w:p>
        </w:tc>
        <w:tc>
          <w:tcPr>
            <w:tcW w:w="4820" w:type="dxa"/>
            <w:gridSpan w:val="2"/>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2950A0E1" w14:textId="77777777" w:rsidR="0092000A" w:rsidRPr="0092000A" w:rsidRDefault="0092000A" w:rsidP="00B64F5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92000A">
              <w:rPr>
                <w:b/>
                <w:color w:val="FFFFFF" w:themeColor="background1"/>
                <w:sz w:val="18"/>
              </w:rPr>
              <w:t xml:space="preserve">Asset owners </w:t>
            </w:r>
          </w:p>
        </w:tc>
        <w:tc>
          <w:tcPr>
            <w:tcW w:w="3260"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1538A525" w14:textId="39D6E2E3" w:rsidR="0092000A" w:rsidRPr="0092000A" w:rsidRDefault="0092000A" w:rsidP="003D1856">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92000A">
              <w:rPr>
                <w:b/>
                <w:color w:val="FFFFFF" w:themeColor="background1"/>
                <w:sz w:val="18"/>
              </w:rPr>
              <w:t xml:space="preserve">Select the </w:t>
            </w:r>
            <w:r w:rsidR="003D1856">
              <w:rPr>
                <w:b/>
                <w:color w:val="FFFFFF" w:themeColor="background1"/>
                <w:sz w:val="18"/>
              </w:rPr>
              <w:t>type</w:t>
            </w:r>
            <w:r w:rsidR="003D1856" w:rsidRPr="0092000A">
              <w:rPr>
                <w:b/>
                <w:color w:val="FFFFFF" w:themeColor="background1"/>
                <w:sz w:val="18"/>
              </w:rPr>
              <w:t xml:space="preserve"> </w:t>
            </w:r>
            <w:r w:rsidRPr="0092000A">
              <w:rPr>
                <w:b/>
                <w:color w:val="FFFFFF" w:themeColor="background1"/>
                <w:sz w:val="18"/>
              </w:rPr>
              <w:t>which best represents your primary activity</w:t>
            </w:r>
          </w:p>
        </w:tc>
      </w:tr>
      <w:tr w:rsidR="007A46C4" w14:paraId="6C6BEED5" w14:textId="77777777" w:rsidTr="007A46C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DA80C86" w14:textId="77777777" w:rsidR="007A46C4"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F54E43" w14:textId="77777777" w:rsidR="007A46C4" w:rsidRPr="007A46C4" w:rsidRDefault="007A46C4" w:rsidP="007A46C4">
            <w:pPr>
              <w:pStyle w:val="INDICATORTEXT"/>
              <w:cnfStyle w:val="000000100000" w:firstRow="0" w:lastRow="0" w:firstColumn="0" w:lastColumn="0" w:oddVBand="0" w:evenVBand="0" w:oddHBand="1" w:evenHBand="0" w:firstRowFirstColumn="0" w:firstRowLastColumn="0" w:lastRowFirstColumn="0" w:lastRowLastColumn="0"/>
            </w:pPr>
            <w:r w:rsidRPr="007A46C4">
              <w:t>[a] Non-corporate pension or superannuation or retirement or provident fund or plan</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47C85B86" w14:textId="77777777" w:rsidR="007A46C4" w:rsidRPr="00FB522C"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pPr>
            <w:r w:rsidRPr="00FB522C">
              <w:sym w:font="Wingdings" w:char="F06D"/>
            </w:r>
          </w:p>
        </w:tc>
      </w:tr>
      <w:tr w:rsidR="007A46C4" w14:paraId="4C06BABD" w14:textId="77777777" w:rsidTr="007A46C4">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3B64257" w14:textId="77777777" w:rsidR="007A46C4"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1BB8E2" w14:textId="77777777" w:rsidR="007A46C4" w:rsidRPr="007A46C4" w:rsidRDefault="007A46C4" w:rsidP="007A46C4">
            <w:pPr>
              <w:pStyle w:val="INDICATORTEXT"/>
              <w:cnfStyle w:val="000000000000" w:firstRow="0" w:lastRow="0" w:firstColumn="0" w:lastColumn="0" w:oddVBand="0" w:evenVBand="0" w:oddHBand="0" w:evenHBand="0" w:firstRowFirstColumn="0" w:firstRowLastColumn="0" w:lastRowFirstColumn="0" w:lastRowLastColumn="0"/>
            </w:pPr>
            <w:r w:rsidRPr="007A46C4">
              <w:t>[b] Corporate pension or superannuation or retirement or provident fund or plan</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C906F32" w14:textId="77777777" w:rsidR="007A46C4" w:rsidRPr="00FB522C"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pPr>
            <w:r w:rsidRPr="00FB522C">
              <w:sym w:font="Wingdings" w:char="F06D"/>
            </w:r>
          </w:p>
        </w:tc>
      </w:tr>
      <w:tr w:rsidR="007A46C4" w14:paraId="3DA82B41" w14:textId="77777777" w:rsidTr="007A46C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936D2E1" w14:textId="77777777" w:rsidR="007A46C4"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44E300" w14:textId="77777777" w:rsidR="007A46C4" w:rsidRPr="007A46C4" w:rsidRDefault="007A46C4" w:rsidP="007A46C4">
            <w:pPr>
              <w:pStyle w:val="INDICATORTEXT"/>
              <w:cnfStyle w:val="000000100000" w:firstRow="0" w:lastRow="0" w:firstColumn="0" w:lastColumn="0" w:oddVBand="0" w:evenVBand="0" w:oddHBand="1" w:evenHBand="0" w:firstRowFirstColumn="0" w:firstRowLastColumn="0" w:lastRowFirstColumn="0" w:lastRowLastColumn="0"/>
            </w:pPr>
            <w:r w:rsidRPr="007A46C4">
              <w:t>[c] Insurance company</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8C521A2" w14:textId="77777777" w:rsidR="007A46C4" w:rsidRPr="00FB522C"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pPr>
            <w:r w:rsidRPr="00FB522C">
              <w:sym w:font="Wingdings" w:char="F06D"/>
            </w:r>
          </w:p>
        </w:tc>
      </w:tr>
      <w:tr w:rsidR="007A46C4" w14:paraId="70E4C8CE" w14:textId="77777777" w:rsidTr="007A46C4">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7902990" w14:textId="77777777" w:rsidR="007A46C4"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97680E" w14:textId="77777777" w:rsidR="007A46C4" w:rsidRPr="007A46C4" w:rsidRDefault="007A46C4" w:rsidP="007A46C4">
            <w:pPr>
              <w:pStyle w:val="INDICATORTEXT"/>
              <w:cnfStyle w:val="000000000000" w:firstRow="0" w:lastRow="0" w:firstColumn="0" w:lastColumn="0" w:oddVBand="0" w:evenVBand="0" w:oddHBand="0" w:evenHBand="0" w:firstRowFirstColumn="0" w:firstRowLastColumn="0" w:lastRowFirstColumn="0" w:lastRowLastColumn="0"/>
            </w:pPr>
            <w:r w:rsidRPr="007A46C4">
              <w:t>[d] Foundation or endowment</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B7FCCE8" w14:textId="77777777" w:rsidR="007A46C4" w:rsidRPr="00FB522C"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pPr>
            <w:r w:rsidRPr="00FB522C">
              <w:sym w:font="Wingdings" w:char="F06D"/>
            </w:r>
          </w:p>
        </w:tc>
      </w:tr>
      <w:tr w:rsidR="007A46C4" w14:paraId="120A596D" w14:textId="77777777" w:rsidTr="007A46C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13F86FAA" w14:textId="77777777" w:rsidR="007A46C4"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E084BB" w14:textId="03CAF83C" w:rsidR="007A46C4" w:rsidRPr="007A46C4" w:rsidRDefault="007A46C4" w:rsidP="00702048">
            <w:pPr>
              <w:pStyle w:val="INDICATORTEXT"/>
              <w:cnfStyle w:val="000000100000" w:firstRow="0" w:lastRow="0" w:firstColumn="0" w:lastColumn="0" w:oddVBand="0" w:evenVBand="0" w:oddHBand="1" w:evenHBand="0" w:firstRowFirstColumn="0" w:firstRowLastColumn="0" w:lastRowFirstColumn="0" w:lastRowLastColumn="0"/>
            </w:pPr>
            <w:r w:rsidRPr="007A46C4">
              <w:t xml:space="preserve">[e] Development </w:t>
            </w:r>
            <w:r w:rsidR="00687083">
              <w:t>finance institution</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0C50C7B6" w14:textId="77777777" w:rsidR="007A46C4" w:rsidRPr="00FB522C"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pPr>
            <w:r w:rsidRPr="00FB522C">
              <w:sym w:font="Wingdings" w:char="F06D"/>
            </w:r>
          </w:p>
        </w:tc>
      </w:tr>
      <w:tr w:rsidR="007A46C4" w14:paraId="4DF95786" w14:textId="77777777" w:rsidTr="007A46C4">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321568F0" w14:textId="77777777" w:rsidR="007A46C4"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679DD2" w14:textId="77777777" w:rsidR="007A46C4" w:rsidRPr="007A46C4" w:rsidRDefault="007A46C4" w:rsidP="007A46C4">
            <w:pPr>
              <w:pStyle w:val="INDICATORTEXT"/>
              <w:cnfStyle w:val="000000000000" w:firstRow="0" w:lastRow="0" w:firstColumn="0" w:lastColumn="0" w:oddVBand="0" w:evenVBand="0" w:oddHBand="0" w:evenHBand="0" w:firstRowFirstColumn="0" w:firstRowLastColumn="0" w:lastRowFirstColumn="0" w:lastRowLastColumn="0"/>
            </w:pPr>
            <w:r w:rsidRPr="007A46C4">
              <w:t>[f] Reserve - sovereign or government controlled fund</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41E6AEF" w14:textId="77777777" w:rsidR="007A46C4" w:rsidRPr="00FB522C"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pPr>
            <w:r w:rsidRPr="00FB522C">
              <w:sym w:font="Wingdings" w:char="F06D"/>
            </w:r>
          </w:p>
        </w:tc>
      </w:tr>
      <w:tr w:rsidR="007A46C4" w14:paraId="36AD727F" w14:textId="77777777" w:rsidTr="007A46C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19F7D87" w14:textId="77777777" w:rsidR="007A46C4" w:rsidRDefault="007A46C4" w:rsidP="0092000A">
            <w:pPr>
              <w:pStyle w:val="INDICATORNUMBER"/>
              <w:rPr>
                <w:rStyle w:val="IntenseEmphasis"/>
                <w:b/>
                <w:bCs w:val="0"/>
                <w:i w:val="0"/>
                <w:iCs w:val="0"/>
                <w:color w:val="595959"/>
              </w:rPr>
            </w:pPr>
          </w:p>
        </w:tc>
        <w:tc>
          <w:tcPr>
            <w:tcW w:w="482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9F99AF" w14:textId="77777777" w:rsidR="007A46C4" w:rsidRPr="007A46C4" w:rsidRDefault="007A46C4" w:rsidP="007A46C4">
            <w:pPr>
              <w:pStyle w:val="INDICATORTEXT"/>
              <w:cnfStyle w:val="000000100000" w:firstRow="0" w:lastRow="0" w:firstColumn="0" w:lastColumn="0" w:oddVBand="0" w:evenVBand="0" w:oddHBand="1" w:evenHBand="0" w:firstRowFirstColumn="0" w:firstRowLastColumn="0" w:lastRowFirstColumn="0" w:lastRowLastColumn="0"/>
            </w:pPr>
            <w:r w:rsidRPr="007A46C4">
              <w:t xml:space="preserve">[g] Other, specify____________ </w:t>
            </w:r>
          </w:p>
        </w:tc>
        <w:tc>
          <w:tcPr>
            <w:tcW w:w="3260"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1BD788F2" w14:textId="77777777" w:rsidR="007A46C4" w:rsidRPr="00FB522C"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pPr>
            <w:r w:rsidRPr="00FB522C">
              <w:sym w:font="Wingdings" w:char="F06D"/>
            </w:r>
          </w:p>
        </w:tc>
      </w:tr>
      <w:tr w:rsidR="007A46C4" w14:paraId="25BF59E0" w14:textId="77777777" w:rsidTr="00B64F54">
        <w:trPr>
          <w:trHeight w:val="566"/>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vAlign w:val="top"/>
          </w:tcPr>
          <w:p w14:paraId="370E5006" w14:textId="77777777" w:rsidR="007A46C4" w:rsidRDefault="007A46C4" w:rsidP="00B64F54">
            <w:pPr>
              <w:pStyle w:val="INDICATORNUMBER"/>
              <w:spacing w:before="0"/>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D9D9D9" w:themeColor="background1" w:themeShade="D9"/>
            </w:tcBorders>
            <w:shd w:val="clear" w:color="auto" w:fill="A6A6A6" w:themeFill="background1" w:themeFillShade="A6"/>
          </w:tcPr>
          <w:p w14:paraId="3B20C082" w14:textId="77777777" w:rsidR="007A46C4" w:rsidRPr="007A46C4" w:rsidRDefault="007A46C4" w:rsidP="00B64F5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A46C4">
              <w:rPr>
                <w:b/>
                <w:color w:val="FFFFFF" w:themeColor="background1"/>
                <w:sz w:val="18"/>
              </w:rPr>
              <w:t>Investment managers</w:t>
            </w:r>
          </w:p>
        </w:tc>
        <w:tc>
          <w:tcPr>
            <w:tcW w:w="2126"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A6A6A6" w:themeFill="background1" w:themeFillShade="A6"/>
          </w:tcPr>
          <w:p w14:paraId="72861C42" w14:textId="77777777" w:rsidR="007A46C4" w:rsidRPr="007A46C4" w:rsidRDefault="007A46C4" w:rsidP="00B64F5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A46C4">
              <w:rPr>
                <w:b/>
                <w:color w:val="FFFFFF" w:themeColor="background1"/>
                <w:sz w:val="18"/>
              </w:rPr>
              <w:t xml:space="preserve">Select </w:t>
            </w:r>
            <w:r w:rsidR="00B64F54">
              <w:rPr>
                <w:b/>
                <w:color w:val="FFFFFF" w:themeColor="background1"/>
                <w:sz w:val="18"/>
              </w:rPr>
              <w:t xml:space="preserve">the </w:t>
            </w:r>
            <w:r w:rsidRPr="007A46C4">
              <w:rPr>
                <w:b/>
                <w:color w:val="FFFFFF" w:themeColor="background1"/>
                <w:sz w:val="18"/>
              </w:rPr>
              <w:t xml:space="preserve">services you offer </w:t>
            </w:r>
          </w:p>
        </w:tc>
        <w:tc>
          <w:tcPr>
            <w:tcW w:w="3260" w:type="dxa"/>
            <w:tcBorders>
              <w:top w:val="single" w:sz="4" w:space="0" w:color="A6A6A6" w:themeColor="background1" w:themeShade="A6"/>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1DF6F26F" w14:textId="77777777" w:rsidR="007A46C4" w:rsidRPr="007A46C4" w:rsidRDefault="007A46C4" w:rsidP="00B64F5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A46C4">
              <w:rPr>
                <w:b/>
                <w:color w:val="FFFFFF" w:themeColor="background1"/>
                <w:sz w:val="18"/>
              </w:rPr>
              <w:t>% of asset under management (AUM) in ranges</w:t>
            </w:r>
          </w:p>
        </w:tc>
      </w:tr>
      <w:tr w:rsidR="007A46C4" w14:paraId="179D853C" w14:textId="77777777" w:rsidTr="0019433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4" w:space="0" w:color="0070C0"/>
            </w:tcBorders>
            <w:vAlign w:val="top"/>
          </w:tcPr>
          <w:p w14:paraId="38E7C024" w14:textId="77777777" w:rsidR="007A46C4"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DC2EFC8" w14:textId="77777777" w:rsidR="007A46C4" w:rsidRPr="007A46C4" w:rsidRDefault="007A46C4" w:rsidP="007A46C4">
            <w:pPr>
              <w:pStyle w:val="INDICATORTEXT"/>
              <w:cnfStyle w:val="000000100000" w:firstRow="0" w:lastRow="0" w:firstColumn="0" w:lastColumn="0" w:oddVBand="0" w:evenVBand="0" w:oddHBand="1" w:evenHBand="0" w:firstRowFirstColumn="0" w:firstRowLastColumn="0" w:lastRowFirstColumn="0" w:lastRowLastColumn="0"/>
            </w:pPr>
            <w:r w:rsidRPr="007A46C4">
              <w:t>[h] Fund management</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75A92B" w14:textId="77777777" w:rsidR="007A46C4" w:rsidRPr="00FB522C"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pPr>
            <w:r w:rsidRPr="00FB522C">
              <w:sym w:font="Wingdings" w:char="F071"/>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EE7A478" w14:textId="77777777" w:rsidR="007A46C4" w:rsidRPr="00FB522C" w:rsidRDefault="007A46C4" w:rsidP="007A46C4">
            <w:pPr>
              <w:pStyle w:val="INDICATORTEXT"/>
              <w:cnfStyle w:val="000000100000" w:firstRow="0" w:lastRow="0" w:firstColumn="0" w:lastColumn="0" w:oddVBand="0" w:evenVBand="0" w:oddHBand="1" w:evenHBand="0" w:firstRowFirstColumn="0" w:firstRowLastColumn="0" w:lastRowFirstColumn="0" w:lastRowLastColumn="0"/>
            </w:pPr>
            <w:r>
              <w:t>&lt;10%;</w:t>
            </w:r>
            <w:r w:rsidR="00B64F54">
              <w:t xml:space="preserve"> </w:t>
            </w:r>
            <w:r>
              <w:t>10-50%;</w:t>
            </w:r>
            <w:r w:rsidR="00B64F54">
              <w:t xml:space="preserve"> </w:t>
            </w:r>
            <w:r w:rsidRPr="00FB522C">
              <w:t>&gt;50%</w:t>
            </w:r>
          </w:p>
        </w:tc>
      </w:tr>
      <w:tr w:rsidR="007A46C4" w14:paraId="256AB9CC" w14:textId="77777777" w:rsidTr="00194334">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110D092B" w14:textId="77777777" w:rsidR="007A46C4"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257D34" w14:textId="77777777" w:rsidR="007A46C4" w:rsidRPr="007A46C4" w:rsidRDefault="007A46C4" w:rsidP="007A46C4">
            <w:pPr>
              <w:pStyle w:val="INDICATORTEXT"/>
              <w:cnfStyle w:val="000000000000" w:firstRow="0" w:lastRow="0" w:firstColumn="0" w:lastColumn="0" w:oddVBand="0" w:evenVBand="0" w:oddHBand="0" w:evenHBand="0" w:firstRowFirstColumn="0" w:firstRowLastColumn="0" w:lastRowFirstColumn="0" w:lastRowLastColumn="0"/>
            </w:pPr>
            <w:r w:rsidRPr="007A46C4">
              <w:t>[</w:t>
            </w:r>
            <w:proofErr w:type="spellStart"/>
            <w:r w:rsidRPr="007A46C4">
              <w:t>i</w:t>
            </w:r>
            <w:proofErr w:type="spellEnd"/>
            <w:r w:rsidRPr="007A46C4">
              <w:t>] Fund of funds, manager of managers, sub-advised products</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54111C8" w14:textId="77777777" w:rsidR="007A46C4" w:rsidRPr="00FB522C"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pPr>
            <w:r w:rsidRPr="00FB522C">
              <w:sym w:font="Wingdings" w:char="F071"/>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C53C9A0" w14:textId="77777777" w:rsidR="007A46C4" w:rsidRPr="00FB522C" w:rsidRDefault="007A46C4" w:rsidP="007A46C4">
            <w:pPr>
              <w:pStyle w:val="INDICATORTEXT"/>
              <w:cnfStyle w:val="000000000000" w:firstRow="0" w:lastRow="0" w:firstColumn="0" w:lastColumn="0" w:oddVBand="0" w:evenVBand="0" w:oddHBand="0" w:evenHBand="0" w:firstRowFirstColumn="0" w:firstRowLastColumn="0" w:lastRowFirstColumn="0" w:lastRowLastColumn="0"/>
            </w:pPr>
            <w:r>
              <w:t>&lt;10%;</w:t>
            </w:r>
            <w:r w:rsidR="00B64F54">
              <w:t xml:space="preserve"> </w:t>
            </w:r>
            <w:r>
              <w:t>10-50%;</w:t>
            </w:r>
            <w:r w:rsidR="00B64F54">
              <w:t xml:space="preserve"> </w:t>
            </w:r>
            <w:r w:rsidRPr="00FB522C">
              <w:t>&gt;50%</w:t>
            </w:r>
          </w:p>
        </w:tc>
      </w:tr>
      <w:tr w:rsidR="007A46C4" w14:paraId="01517C99" w14:textId="77777777" w:rsidTr="0019433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0A668335" w14:textId="77777777" w:rsidR="007A46C4"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C42F4B" w14:textId="77777777" w:rsidR="007A46C4" w:rsidRPr="007A46C4" w:rsidRDefault="007A46C4" w:rsidP="007A46C4">
            <w:pPr>
              <w:pStyle w:val="INDICATORTEXT"/>
              <w:cnfStyle w:val="000000100000" w:firstRow="0" w:lastRow="0" w:firstColumn="0" w:lastColumn="0" w:oddVBand="0" w:evenVBand="0" w:oddHBand="1" w:evenHBand="0" w:firstRowFirstColumn="0" w:firstRowLastColumn="0" w:lastRowFirstColumn="0" w:lastRowLastColumn="0"/>
            </w:pPr>
            <w:r w:rsidRPr="007A46C4">
              <w:t xml:space="preserve">[j] Other, specify____________ </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6571C14" w14:textId="77777777" w:rsidR="007A46C4" w:rsidRPr="00FB522C"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pPr>
            <w:r w:rsidRPr="00FB522C">
              <w:sym w:font="Wingdings" w:char="F071"/>
            </w: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6DCD7DA" w14:textId="77777777" w:rsidR="007A46C4" w:rsidRPr="00FB522C" w:rsidRDefault="007A46C4" w:rsidP="007A46C4">
            <w:pPr>
              <w:pStyle w:val="INDICATORTEXT"/>
              <w:cnfStyle w:val="000000100000" w:firstRow="0" w:lastRow="0" w:firstColumn="0" w:lastColumn="0" w:oddVBand="0" w:evenVBand="0" w:oddHBand="1" w:evenHBand="0" w:firstRowFirstColumn="0" w:firstRowLastColumn="0" w:lastRowFirstColumn="0" w:lastRowLastColumn="0"/>
            </w:pPr>
            <w:r>
              <w:t>&lt;10%;</w:t>
            </w:r>
            <w:r w:rsidR="00B64F54">
              <w:t xml:space="preserve"> </w:t>
            </w:r>
            <w:r>
              <w:t>10-50%;</w:t>
            </w:r>
            <w:r w:rsidR="00B64F54">
              <w:t xml:space="preserve"> </w:t>
            </w:r>
            <w:r w:rsidRPr="00FB522C">
              <w:t>&gt;50%</w:t>
            </w:r>
          </w:p>
        </w:tc>
      </w:tr>
      <w:tr w:rsidR="007A46C4" w14:paraId="70DCE89C" w14:textId="77777777" w:rsidTr="00194334">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2E25A81D" w14:textId="77777777" w:rsidR="007A46C4"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AF32A8" w14:textId="77777777" w:rsidR="007A46C4" w:rsidRPr="007A46C4" w:rsidRDefault="007A46C4" w:rsidP="007A46C4">
            <w:pPr>
              <w:pStyle w:val="INDICATORTEXT"/>
              <w:cnfStyle w:val="000000000000" w:firstRow="0" w:lastRow="0" w:firstColumn="0" w:lastColumn="0" w:oddVBand="0" w:evenVBand="0" w:oddHBand="0" w:evenHBand="0" w:firstRowFirstColumn="0" w:firstRowLastColumn="0" w:lastRowFirstColumn="0" w:lastRowLastColumn="0"/>
              <w:rPr>
                <w:b/>
              </w:rPr>
            </w:pPr>
            <w:r w:rsidRPr="007A46C4">
              <w:rPr>
                <w:b/>
              </w:rPr>
              <w:t>Total</w:t>
            </w:r>
          </w:p>
        </w:tc>
        <w:tc>
          <w:tcPr>
            <w:tcW w:w="2126"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373F5E" w14:textId="77777777" w:rsidR="007A46C4" w:rsidRPr="007A46C4" w:rsidRDefault="007A46C4" w:rsidP="007A46C4">
            <w:pPr>
              <w:pStyle w:val="INDICATORTEXT"/>
              <w:jc w:val="center"/>
              <w:cnfStyle w:val="000000000000" w:firstRow="0" w:lastRow="0" w:firstColumn="0" w:lastColumn="0" w:oddVBand="0" w:evenVBand="0" w:oddHBand="0" w:evenHBand="0" w:firstRowFirstColumn="0" w:firstRowLastColumn="0" w:lastRowFirstColumn="0" w:lastRowLastColumn="0"/>
              <w:rPr>
                <w:b/>
              </w:rPr>
            </w:pPr>
          </w:p>
        </w:tc>
        <w:tc>
          <w:tcPr>
            <w:tcW w:w="326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B86E3C6" w14:textId="77777777" w:rsidR="007A46C4" w:rsidRPr="007A46C4" w:rsidRDefault="007A46C4" w:rsidP="00B64F54">
            <w:pPr>
              <w:pStyle w:val="INDICATORTEXT"/>
              <w:cnfStyle w:val="000000000000" w:firstRow="0" w:lastRow="0" w:firstColumn="0" w:lastColumn="0" w:oddVBand="0" w:evenVBand="0" w:oddHBand="0" w:evenHBand="0" w:firstRowFirstColumn="0" w:firstRowLastColumn="0" w:lastRowFirstColumn="0" w:lastRowLastColumn="0"/>
              <w:rPr>
                <w:b/>
              </w:rPr>
            </w:pPr>
            <w:r w:rsidRPr="007A46C4">
              <w:rPr>
                <w:b/>
              </w:rPr>
              <w:t>100%</w:t>
            </w:r>
          </w:p>
        </w:tc>
      </w:tr>
      <w:tr w:rsidR="007A46C4" w14:paraId="6650A5C0" w14:textId="77777777" w:rsidTr="00194334">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65D4A606" w14:textId="77777777" w:rsidR="007A46C4" w:rsidRDefault="007A46C4" w:rsidP="0092000A">
            <w:pPr>
              <w:pStyle w:val="INDICATORNUMBER"/>
              <w:rPr>
                <w:rStyle w:val="IntenseEmphasis"/>
                <w:b/>
                <w:bCs w:val="0"/>
                <w:i w:val="0"/>
                <w:iCs w:val="0"/>
                <w:color w:val="595959"/>
              </w:rPr>
            </w:pPr>
          </w:p>
        </w:tc>
        <w:tc>
          <w:tcPr>
            <w:tcW w:w="2694"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29F2300A" w14:textId="1CA1BA24" w:rsidR="007A46C4" w:rsidRPr="007A46C4" w:rsidRDefault="007A46C4">
            <w:pPr>
              <w:pStyle w:val="INDICATORTEXT"/>
              <w:cnfStyle w:val="000000100000" w:firstRow="0" w:lastRow="0" w:firstColumn="0" w:lastColumn="0" w:oddVBand="0" w:evenVBand="0" w:oddHBand="1" w:evenHBand="0" w:firstRowFirstColumn="0" w:firstRowLastColumn="0" w:lastRowFirstColumn="0" w:lastRowLastColumn="0"/>
            </w:pPr>
            <w:r w:rsidRPr="007A46C4">
              <w:t>[k] Execution and advisory services</w:t>
            </w:r>
          </w:p>
        </w:tc>
        <w:tc>
          <w:tcPr>
            <w:tcW w:w="2126"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B29ACC6" w14:textId="77777777" w:rsidR="007A46C4" w:rsidRPr="00FB522C" w:rsidRDefault="007A46C4" w:rsidP="007A46C4">
            <w:pPr>
              <w:pStyle w:val="INDICATORTEXT"/>
              <w:jc w:val="center"/>
              <w:cnfStyle w:val="000000100000" w:firstRow="0" w:lastRow="0" w:firstColumn="0" w:lastColumn="0" w:oddVBand="0" w:evenVBand="0" w:oddHBand="1" w:evenHBand="0" w:firstRowFirstColumn="0" w:firstRowLastColumn="0" w:lastRowFirstColumn="0" w:lastRowLastColumn="0"/>
            </w:pPr>
            <w:r w:rsidRPr="00FB522C">
              <w:sym w:font="Wingdings" w:char="F071"/>
            </w:r>
          </w:p>
        </w:tc>
        <w:tc>
          <w:tcPr>
            <w:tcW w:w="326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18D60A2A" w14:textId="77777777" w:rsidR="007A46C4" w:rsidRPr="00FB522C" w:rsidRDefault="008B75A1" w:rsidP="007A46C4">
            <w:pPr>
              <w:pStyle w:val="INDICATORTEXT"/>
              <w:cnfStyle w:val="000000100000" w:firstRow="0" w:lastRow="0" w:firstColumn="0" w:lastColumn="0" w:oddVBand="0" w:evenVBand="0" w:oddHBand="1" w:evenHBand="0" w:firstRowFirstColumn="0" w:firstRowLastColumn="0" w:lastRowFirstColumn="0" w:lastRowLastColumn="0"/>
            </w:pPr>
            <w:r>
              <w:t xml:space="preserve">May be selected in addition to above options. </w:t>
            </w:r>
          </w:p>
        </w:tc>
      </w:tr>
      <w:tr w:rsidR="007A46C4" w14:paraId="6A6B89E7" w14:textId="77777777" w:rsidTr="007A46C4">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3EF3B54E" w14:textId="77777777" w:rsidR="007A46C4" w:rsidRPr="00AE100E" w:rsidRDefault="007A46C4" w:rsidP="0092000A">
            <w:pPr>
              <w:pStyle w:val="INDICATORNUMBER"/>
              <w:rPr>
                <w:rStyle w:val="IntenseEmphasis"/>
                <w:b/>
                <w:bCs w:val="0"/>
                <w:i w:val="0"/>
                <w:iCs w:val="0"/>
                <w:color w:val="595959"/>
              </w:rPr>
            </w:pPr>
            <w:r>
              <w:rPr>
                <w:rStyle w:val="IntenseEmphasis"/>
                <w:b/>
                <w:bCs w:val="0"/>
                <w:i w:val="0"/>
                <w:iCs w:val="0"/>
                <w:color w:val="595959"/>
              </w:rPr>
              <w:t>OO 01.2</w:t>
            </w:r>
          </w:p>
        </w:tc>
        <w:tc>
          <w:tcPr>
            <w:tcW w:w="8080" w:type="dxa"/>
            <w:gridSpan w:val="3"/>
            <w:tcBorders>
              <w:top w:val="single" w:sz="4" w:space="0" w:color="0070C0"/>
              <w:bottom w:val="nil"/>
              <w:right w:val="single" w:sz="4" w:space="0" w:color="0070C0"/>
            </w:tcBorders>
            <w:shd w:val="clear" w:color="auto" w:fill="DAEEF3" w:themeFill="accent5" w:themeFillTint="33"/>
          </w:tcPr>
          <w:p w14:paraId="267F4329" w14:textId="77777777" w:rsidR="007A46C4" w:rsidRPr="001C0916" w:rsidRDefault="007A46C4" w:rsidP="0092000A">
            <w:pPr>
              <w:pStyle w:val="INDICATORTEXT"/>
              <w:cnfStyle w:val="000000000000" w:firstRow="0" w:lastRow="0" w:firstColumn="0" w:lastColumn="0" w:oddVBand="0" w:evenVBand="0" w:oddHBand="0" w:evenHBand="0" w:firstRowFirstColumn="0" w:firstRowLastColumn="0" w:lastRowFirstColumn="0" w:lastRowLastColumn="0"/>
            </w:pPr>
            <w:r>
              <w:t>Additional information</w:t>
            </w:r>
            <w:r w:rsidR="002E4641">
              <w:t>.</w:t>
            </w:r>
          </w:p>
          <w:p w14:paraId="7B403CDB" w14:textId="77777777" w:rsidR="007A46C4" w:rsidRPr="005B4C52" w:rsidRDefault="007A46C4" w:rsidP="0092000A">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7A46C4" w14:paraId="1BCE7676" w14:textId="77777777" w:rsidTr="007A46C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A9655EF" w14:textId="77777777" w:rsidR="007A46C4" w:rsidRDefault="007A46C4" w:rsidP="0092000A">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346B84B2" w14:textId="77777777" w:rsidR="007A46C4" w:rsidRDefault="007A46C4" w:rsidP="0092000A">
            <w:pPr>
              <w:pStyle w:val="INDICATORTEXT"/>
              <w:cnfStyle w:val="000000100000" w:firstRow="0" w:lastRow="0" w:firstColumn="0" w:lastColumn="0" w:oddVBand="0" w:evenVBand="0" w:oddHBand="1" w:evenHBand="0" w:firstRowFirstColumn="0" w:firstRowLastColumn="0" w:lastRowFirstColumn="0" w:lastRowLastColumn="0"/>
            </w:pPr>
          </w:p>
        </w:tc>
      </w:tr>
    </w:tbl>
    <w:p w14:paraId="5AA33F84" w14:textId="77777777" w:rsidR="0092000A" w:rsidRDefault="0092000A" w:rsidP="00543BD5">
      <w:pPr>
        <w:pStyle w:val="INDICATORNUMBER"/>
      </w:pPr>
    </w:p>
    <w:p w14:paraId="43C8A310" w14:textId="77777777" w:rsidR="002E4641" w:rsidRDefault="002E4641" w:rsidP="00543BD5">
      <w:pPr>
        <w:pStyle w:val="INDICATORNUMBER"/>
      </w:pPr>
    </w:p>
    <w:p w14:paraId="03247D2D" w14:textId="77777777" w:rsidR="002E4641" w:rsidRDefault="002E4641" w:rsidP="00543BD5">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2E4641" w14:paraId="212A5D82" w14:textId="77777777" w:rsidTr="0067191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9E2CB17" w14:textId="77777777" w:rsidR="002E4641" w:rsidRPr="00DC20FA" w:rsidRDefault="002E4641" w:rsidP="00671916">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OO 01</w:t>
            </w:r>
          </w:p>
        </w:tc>
        <w:tc>
          <w:tcPr>
            <w:tcW w:w="8075" w:type="dxa"/>
          </w:tcPr>
          <w:p w14:paraId="7C95FD7B" w14:textId="77777777" w:rsidR="002E4641" w:rsidRPr="00DC20FA" w:rsidRDefault="002E4641"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2E4641" w:rsidRPr="00D5451C" w14:paraId="6459AE31" w14:textId="77777777" w:rsidTr="00671916">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1520796" w14:textId="77777777" w:rsidR="002E4641" w:rsidRPr="000D72DF" w:rsidRDefault="002E4641" w:rsidP="00671916">
            <w:pPr>
              <w:pStyle w:val="INDICATORNUMBER"/>
              <w:rPr>
                <w:rStyle w:val="IntenseEmphasis"/>
                <w:b/>
                <w:bCs w:val="0"/>
                <w:i w:val="0"/>
                <w:iCs w:val="0"/>
              </w:rPr>
            </w:pPr>
            <w:r>
              <w:rPr>
                <w:rStyle w:val="IntenseEmphasis"/>
                <w:b/>
                <w:bCs w:val="0"/>
                <w:i w:val="0"/>
                <w:iCs w:val="0"/>
                <w:color w:val="595959"/>
              </w:rPr>
              <w:t>OO 01</w:t>
            </w:r>
          </w:p>
        </w:tc>
        <w:tc>
          <w:tcPr>
            <w:tcW w:w="8075" w:type="dxa"/>
            <w:tcBorders>
              <w:bottom w:val="single" w:sz="4" w:space="0" w:color="A6A6A6"/>
            </w:tcBorders>
          </w:tcPr>
          <w:p w14:paraId="72F9EAA5" w14:textId="77777777" w:rsidR="00687083" w:rsidRDefault="00687083"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Please see the definitions below for guidance on how to categorise your organisation. </w:t>
            </w:r>
          </w:p>
          <w:p w14:paraId="6ADFDCEB" w14:textId="5D0F9102" w:rsidR="002E4641" w:rsidRDefault="002E4641"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B522C">
              <w:rPr>
                <w:bCs/>
                <w:szCs w:val="18"/>
              </w:rPr>
              <w:t xml:space="preserve">Please contact the PRI at </w:t>
            </w:r>
            <w:hyperlink r:id="rId32" w:history="1">
              <w:r w:rsidRPr="002E4641">
                <w:rPr>
                  <w:color w:val="0070C0"/>
                  <w:u w:val="single"/>
                </w:rPr>
                <w:t>reporting@unpri.org</w:t>
              </w:r>
            </w:hyperlink>
            <w:r w:rsidRPr="00FB522C">
              <w:rPr>
                <w:bCs/>
                <w:szCs w:val="18"/>
              </w:rPr>
              <w:t xml:space="preserve"> before responding</w:t>
            </w:r>
            <w:r>
              <w:rPr>
                <w:bCs/>
                <w:szCs w:val="18"/>
              </w:rPr>
              <w:t xml:space="preserve"> </w:t>
            </w:r>
            <w:r w:rsidRPr="00FB522C">
              <w:rPr>
                <w:bCs/>
                <w:szCs w:val="18"/>
              </w:rPr>
              <w:t>‘Other’</w:t>
            </w:r>
            <w:r>
              <w:rPr>
                <w:bCs/>
                <w:szCs w:val="18"/>
              </w:rPr>
              <w:t xml:space="preserve"> as this </w:t>
            </w:r>
            <w:r w:rsidRPr="00FB522C">
              <w:rPr>
                <w:bCs/>
                <w:szCs w:val="18"/>
              </w:rPr>
              <w:t xml:space="preserve">may render benchmarking results less useful </w:t>
            </w:r>
            <w:r>
              <w:rPr>
                <w:bCs/>
                <w:szCs w:val="18"/>
              </w:rPr>
              <w:t xml:space="preserve">for </w:t>
            </w:r>
            <w:r w:rsidRPr="00FB522C">
              <w:rPr>
                <w:bCs/>
                <w:szCs w:val="18"/>
              </w:rPr>
              <w:t>you</w:t>
            </w:r>
            <w:r>
              <w:rPr>
                <w:bCs/>
                <w:szCs w:val="18"/>
              </w:rPr>
              <w:t>r organisation</w:t>
            </w:r>
            <w:r w:rsidRPr="00FB522C">
              <w:rPr>
                <w:bCs/>
                <w:szCs w:val="18"/>
              </w:rPr>
              <w:t xml:space="preserve"> and your peers.</w:t>
            </w:r>
          </w:p>
          <w:p w14:paraId="292B029B" w14:textId="393ADA4F" w:rsidR="002E4641" w:rsidRPr="002E4641" w:rsidRDefault="00687083" w:rsidP="002E4641">
            <w:pPr>
              <w:pStyle w:val="INDICATORTEXT"/>
              <w:jc w:val="both"/>
              <w:cnfStyle w:val="000000000000" w:firstRow="0" w:lastRow="0" w:firstColumn="0" w:lastColumn="0" w:oddVBand="0" w:evenVBand="0" w:oddHBand="0" w:evenHBand="0" w:firstRowFirstColumn="0" w:firstRowLastColumn="0" w:lastRowFirstColumn="0" w:lastRowLastColumn="0"/>
              <w:rPr>
                <w:bCs/>
                <w:i/>
                <w:szCs w:val="18"/>
              </w:rPr>
            </w:pPr>
            <w:r>
              <w:rPr>
                <w:bCs/>
                <w:i/>
                <w:szCs w:val="18"/>
              </w:rPr>
              <w:t>Asset</w:t>
            </w:r>
            <w:r w:rsidR="002E4641" w:rsidRPr="002E4641">
              <w:rPr>
                <w:bCs/>
                <w:i/>
                <w:szCs w:val="18"/>
              </w:rPr>
              <w:t xml:space="preserve"> owners</w:t>
            </w:r>
          </w:p>
          <w:p w14:paraId="720FC90D" w14:textId="1DB1D3D3" w:rsidR="002E4641" w:rsidRDefault="002E4641"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B522C">
              <w:rPr>
                <w:bCs/>
                <w:szCs w:val="18"/>
              </w:rPr>
              <w:t xml:space="preserve">Asset owners </w:t>
            </w:r>
            <w:r>
              <w:rPr>
                <w:bCs/>
                <w:szCs w:val="18"/>
              </w:rPr>
              <w:t>should</w:t>
            </w:r>
            <w:r w:rsidRPr="00FB522C">
              <w:rPr>
                <w:bCs/>
                <w:szCs w:val="18"/>
              </w:rPr>
              <w:t xml:space="preserve"> select the category that </w:t>
            </w:r>
            <w:r>
              <w:rPr>
                <w:bCs/>
                <w:szCs w:val="18"/>
              </w:rPr>
              <w:t>most closely</w:t>
            </w:r>
            <w:r w:rsidRPr="00FB522C">
              <w:rPr>
                <w:bCs/>
                <w:szCs w:val="18"/>
              </w:rPr>
              <w:t xml:space="preserve"> represents </w:t>
            </w:r>
            <w:r>
              <w:rPr>
                <w:bCs/>
                <w:szCs w:val="18"/>
              </w:rPr>
              <w:t xml:space="preserve">their </w:t>
            </w:r>
            <w:r w:rsidRPr="00FB522C">
              <w:rPr>
                <w:bCs/>
                <w:szCs w:val="18"/>
              </w:rPr>
              <w:t xml:space="preserve">organisation. For example, if </w:t>
            </w:r>
            <w:r>
              <w:rPr>
                <w:bCs/>
                <w:szCs w:val="18"/>
              </w:rPr>
              <w:t xml:space="preserve">the organisation </w:t>
            </w:r>
            <w:r w:rsidRPr="00FB522C">
              <w:rPr>
                <w:bCs/>
                <w:szCs w:val="18"/>
              </w:rPr>
              <w:t>hold</w:t>
            </w:r>
            <w:r>
              <w:rPr>
                <w:bCs/>
                <w:szCs w:val="18"/>
              </w:rPr>
              <w:t>s</w:t>
            </w:r>
            <w:r w:rsidRPr="00FB522C">
              <w:rPr>
                <w:bCs/>
                <w:szCs w:val="18"/>
              </w:rPr>
              <w:t xml:space="preserve"> both pension and insurance funds, select the category </w:t>
            </w:r>
            <w:r>
              <w:rPr>
                <w:bCs/>
                <w:szCs w:val="18"/>
              </w:rPr>
              <w:t>that</w:t>
            </w:r>
            <w:r w:rsidRPr="00FB522C">
              <w:rPr>
                <w:bCs/>
                <w:szCs w:val="18"/>
              </w:rPr>
              <w:t xml:space="preserve"> </w:t>
            </w:r>
            <w:r>
              <w:rPr>
                <w:bCs/>
                <w:szCs w:val="18"/>
              </w:rPr>
              <w:t>accounts for</w:t>
            </w:r>
            <w:r w:rsidRPr="00FB522C">
              <w:rPr>
                <w:bCs/>
                <w:szCs w:val="18"/>
              </w:rPr>
              <w:t xml:space="preserve"> the largest proportion of </w:t>
            </w:r>
            <w:r w:rsidR="00B64F54">
              <w:rPr>
                <w:bCs/>
                <w:szCs w:val="18"/>
              </w:rPr>
              <w:t>assets under management (</w:t>
            </w:r>
            <w:r>
              <w:rPr>
                <w:bCs/>
                <w:szCs w:val="18"/>
              </w:rPr>
              <w:t>AUM</w:t>
            </w:r>
            <w:r w:rsidR="00B64F54">
              <w:rPr>
                <w:bCs/>
                <w:szCs w:val="18"/>
              </w:rPr>
              <w:t>)</w:t>
            </w:r>
            <w:r w:rsidRPr="00FB522C">
              <w:rPr>
                <w:bCs/>
                <w:szCs w:val="18"/>
              </w:rPr>
              <w:t xml:space="preserve">. </w:t>
            </w:r>
            <w:r w:rsidR="00507A8B">
              <w:rPr>
                <w:bCs/>
                <w:szCs w:val="18"/>
              </w:rPr>
              <w:t xml:space="preserve">Please see the </w:t>
            </w:r>
            <w:hyperlink r:id="rId33" w:history="1">
              <w:r w:rsidR="00507A8B" w:rsidRPr="00507A8B">
                <w:rPr>
                  <w:rStyle w:val="Hyperlink"/>
                  <w:rFonts w:cs="Arial"/>
                  <w:bCs/>
                  <w:szCs w:val="18"/>
                </w:rPr>
                <w:t>Overarching Guidance</w:t>
              </w:r>
            </w:hyperlink>
            <w:r w:rsidR="00507A8B">
              <w:rPr>
                <w:bCs/>
                <w:szCs w:val="18"/>
              </w:rPr>
              <w:t xml:space="preserve"> document for guidance on reporting on subsidiaries. </w:t>
            </w:r>
          </w:p>
          <w:p w14:paraId="62A0E245" w14:textId="4A180F4E" w:rsidR="002E4641" w:rsidRPr="002E4641" w:rsidRDefault="00687083" w:rsidP="002E4641">
            <w:pPr>
              <w:pStyle w:val="INDICATORTEXT"/>
              <w:jc w:val="both"/>
              <w:cnfStyle w:val="000000000000" w:firstRow="0" w:lastRow="0" w:firstColumn="0" w:lastColumn="0" w:oddVBand="0" w:evenVBand="0" w:oddHBand="0" w:evenHBand="0" w:firstRowFirstColumn="0" w:firstRowLastColumn="0" w:lastRowFirstColumn="0" w:lastRowLastColumn="0"/>
              <w:rPr>
                <w:bCs/>
                <w:i/>
                <w:szCs w:val="18"/>
              </w:rPr>
            </w:pPr>
            <w:r>
              <w:rPr>
                <w:bCs/>
                <w:i/>
                <w:szCs w:val="18"/>
              </w:rPr>
              <w:t>I</w:t>
            </w:r>
            <w:r w:rsidR="002E4641" w:rsidRPr="002E4641">
              <w:rPr>
                <w:bCs/>
                <w:i/>
                <w:szCs w:val="18"/>
              </w:rPr>
              <w:t>nvestment managers</w:t>
            </w:r>
          </w:p>
          <w:p w14:paraId="5115564B" w14:textId="77777777" w:rsidR="00702048" w:rsidRDefault="002E4641" w:rsidP="00B64F5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B522C">
              <w:rPr>
                <w:bCs/>
                <w:szCs w:val="18"/>
              </w:rPr>
              <w:t>Select all that apply</w:t>
            </w:r>
            <w:r w:rsidR="00B64F54">
              <w:rPr>
                <w:bCs/>
                <w:szCs w:val="18"/>
              </w:rPr>
              <w:t xml:space="preserve"> (h-k)</w:t>
            </w:r>
            <w:r w:rsidRPr="00FB522C">
              <w:rPr>
                <w:bCs/>
                <w:szCs w:val="18"/>
              </w:rPr>
              <w:t>. If your organisation only offers one service select “&gt;50%”.</w:t>
            </w:r>
            <w:r>
              <w:rPr>
                <w:bCs/>
                <w:szCs w:val="18"/>
              </w:rPr>
              <w:t xml:space="preserve"> </w:t>
            </w:r>
          </w:p>
          <w:p w14:paraId="3A9C644C" w14:textId="18101262" w:rsidR="00702048" w:rsidRPr="00001008" w:rsidRDefault="00702048" w:rsidP="00B64F5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001008">
              <w:rPr>
                <w:bCs/>
                <w:szCs w:val="18"/>
              </w:rPr>
              <w:t xml:space="preserve">You should base this calculation </w:t>
            </w:r>
            <w:r w:rsidR="00240138">
              <w:rPr>
                <w:bCs/>
                <w:szCs w:val="18"/>
              </w:rPr>
              <w:t>on your</w:t>
            </w:r>
            <w:r w:rsidRPr="00001008">
              <w:rPr>
                <w:bCs/>
                <w:szCs w:val="18"/>
              </w:rPr>
              <w:t xml:space="preserve"> assets under management, excluding assets subject to an advisory or execution only approach. You can select “Execution and advisory services” to indicate that you also provide these services.</w:t>
            </w:r>
            <w:r w:rsidR="00E11C3E">
              <w:rPr>
                <w:bCs/>
                <w:szCs w:val="18"/>
              </w:rPr>
              <w:t xml:space="preserve"> Indicator OA 17 will allow you to report on your approach to ESG in execution and advisory services. For the rest of the Framework, your reporting should focus on assets under management. </w:t>
            </w:r>
          </w:p>
          <w:p w14:paraId="20A490F4" w14:textId="3432CF7F" w:rsidR="002E4641" w:rsidRPr="001C0916" w:rsidRDefault="0024013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lang w:eastAsia="en-US"/>
              </w:rPr>
            </w:pPr>
            <w:r w:rsidRPr="00001008">
              <w:rPr>
                <w:bCs/>
                <w:szCs w:val="18"/>
              </w:rPr>
              <w:t>When calculating percentages, Investment Managers with subsidiaries that are also PRI signatories should ensure that their response to this indicator is consistent with their response to [OO 03.2] and [OO 04]</w:t>
            </w:r>
            <w:r w:rsidR="008C0413">
              <w:rPr>
                <w:bCs/>
                <w:szCs w:val="18"/>
              </w:rPr>
              <w:t>, as well as in the asset mix provided [OO 05]</w:t>
            </w:r>
            <w:r w:rsidRPr="00001008">
              <w:rPr>
                <w:bCs/>
                <w:szCs w:val="18"/>
              </w:rPr>
              <w:t xml:space="preserve">. </w:t>
            </w:r>
            <w:r w:rsidR="008C0413">
              <w:rPr>
                <w:bCs/>
                <w:szCs w:val="18"/>
              </w:rPr>
              <w:t xml:space="preserve">If you have chosen to exclude subsidiaries from your reporting, you should exclude them from </w:t>
            </w:r>
            <w:r w:rsidR="00D35056">
              <w:rPr>
                <w:bCs/>
                <w:szCs w:val="18"/>
              </w:rPr>
              <w:t xml:space="preserve">all calculations in this module. </w:t>
            </w:r>
            <w:r w:rsidR="008C0413">
              <w:rPr>
                <w:bCs/>
                <w:szCs w:val="18"/>
              </w:rPr>
              <w:t xml:space="preserve"> </w:t>
            </w:r>
          </w:p>
        </w:tc>
      </w:tr>
      <w:tr w:rsidR="002E4641" w:rsidRPr="00D5451C" w14:paraId="429DF061" w14:textId="77777777" w:rsidTr="00671916">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F7C6790" w14:textId="77777777" w:rsidR="002E4641" w:rsidRPr="00965859" w:rsidRDefault="002E4641" w:rsidP="00671916">
            <w:pPr>
              <w:spacing w:after="0" w:line="240" w:lineRule="auto"/>
              <w:rPr>
                <w:b/>
                <w:color w:val="595959"/>
                <w:sz w:val="18"/>
              </w:rPr>
            </w:pPr>
            <w:r w:rsidRPr="00965859">
              <w:rPr>
                <w:b/>
                <w:color w:val="595959"/>
                <w:sz w:val="18"/>
              </w:rPr>
              <w:t>LOGIC</w:t>
            </w:r>
          </w:p>
        </w:tc>
      </w:tr>
      <w:tr w:rsidR="002E4641" w:rsidRPr="00D5451C" w14:paraId="3A9D70DE" w14:textId="77777777" w:rsidTr="00671916">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401B96C0" w14:textId="77777777" w:rsidR="002E4641" w:rsidRDefault="002E4641" w:rsidP="00671916">
            <w:pPr>
              <w:pStyle w:val="INDICATORNUMBER"/>
              <w:rPr>
                <w:rStyle w:val="IntenseEmphasis"/>
                <w:b/>
                <w:bCs w:val="0"/>
                <w:i w:val="0"/>
                <w:iCs w:val="0"/>
                <w:color w:val="595959"/>
              </w:rPr>
            </w:pPr>
            <w:r>
              <w:rPr>
                <w:rStyle w:val="IntenseEmphasis"/>
                <w:b/>
                <w:bCs w:val="0"/>
                <w:i w:val="0"/>
                <w:iCs w:val="0"/>
                <w:color w:val="595959"/>
              </w:rPr>
              <w:t>OO 01</w:t>
            </w:r>
          </w:p>
        </w:tc>
        <w:tc>
          <w:tcPr>
            <w:tcW w:w="8075" w:type="dxa"/>
            <w:tcBorders>
              <w:top w:val="single" w:sz="4" w:space="0" w:color="A6A6A6"/>
              <w:bottom w:val="single" w:sz="4" w:space="0" w:color="0070C0"/>
            </w:tcBorders>
          </w:tcPr>
          <w:p w14:paraId="7D731199" w14:textId="77777777" w:rsidR="002E4641" w:rsidRDefault="002E4641"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Within indicator:</w:t>
            </w:r>
          </w:p>
          <w:p w14:paraId="42771038" w14:textId="540AFA23" w:rsidR="002E4641" w:rsidRDefault="002E4641"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The first part of this indicator is applicable for asset owners and the second part for investment managers. This will be defined by how your organisation has signed up to the PRI.</w:t>
            </w:r>
            <w:r w:rsidR="00687083">
              <w:rPr>
                <w:bCs/>
                <w:szCs w:val="18"/>
              </w:rPr>
              <w:t xml:space="preserve"> Please contact the PRI if you </w:t>
            </w:r>
            <w:r w:rsidR="00D35056">
              <w:rPr>
                <w:bCs/>
                <w:szCs w:val="18"/>
              </w:rPr>
              <w:t>would like to query</w:t>
            </w:r>
            <w:r w:rsidR="00687083">
              <w:rPr>
                <w:bCs/>
                <w:szCs w:val="18"/>
              </w:rPr>
              <w:t xml:space="preserve"> your category.</w:t>
            </w:r>
          </w:p>
          <w:p w14:paraId="6CB61513" w14:textId="77777777" w:rsidR="002E4641" w:rsidRDefault="002E4641" w:rsidP="005C5AA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Between indicators:</w:t>
            </w:r>
          </w:p>
          <w:p w14:paraId="205366DA" w14:textId="4E3A053A" w:rsidR="002E4641" w:rsidRPr="003B5EED" w:rsidRDefault="003B5EED" w:rsidP="002E464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If the “Execution and advisory services” option is selected, </w:t>
            </w:r>
            <w:r w:rsidR="00005104">
              <w:rPr>
                <w:bCs/>
                <w:szCs w:val="18"/>
              </w:rPr>
              <w:t>indicators [</w:t>
            </w:r>
            <w:r w:rsidRPr="00926297">
              <w:rPr>
                <w:bCs/>
                <w:szCs w:val="18"/>
              </w:rPr>
              <w:t>OO 04.4</w:t>
            </w:r>
            <w:r w:rsidR="00005104">
              <w:rPr>
                <w:bCs/>
                <w:szCs w:val="18"/>
              </w:rPr>
              <w:t>]</w:t>
            </w:r>
            <w:r>
              <w:rPr>
                <w:bCs/>
                <w:szCs w:val="18"/>
              </w:rPr>
              <w:t xml:space="preserve"> and </w:t>
            </w:r>
            <w:r w:rsidR="00005104">
              <w:rPr>
                <w:bCs/>
                <w:szCs w:val="18"/>
              </w:rPr>
              <w:t>[</w:t>
            </w:r>
            <w:r>
              <w:rPr>
                <w:bCs/>
                <w:szCs w:val="18"/>
              </w:rPr>
              <w:t>OA 17</w:t>
            </w:r>
            <w:r w:rsidR="00005104">
              <w:rPr>
                <w:bCs/>
                <w:szCs w:val="18"/>
              </w:rPr>
              <w:t>]</w:t>
            </w:r>
            <w:r>
              <w:rPr>
                <w:bCs/>
                <w:szCs w:val="18"/>
              </w:rPr>
              <w:t xml:space="preserve"> will be applicable. </w:t>
            </w:r>
          </w:p>
        </w:tc>
      </w:tr>
    </w:tbl>
    <w:p w14:paraId="44FFCCEA" w14:textId="77777777" w:rsidR="002E4641" w:rsidRDefault="002E4641" w:rsidP="00543BD5">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76613F" w14:paraId="504257C8" w14:textId="77777777" w:rsidTr="0067191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246505CD" w14:textId="77777777" w:rsidR="0076613F" w:rsidRPr="004720C4" w:rsidRDefault="0076613F" w:rsidP="00671916">
            <w:pPr>
              <w:pStyle w:val="SectionIndicatorHeaderText"/>
              <w:rPr>
                <w:rStyle w:val="IntenseEmphasis"/>
                <w:b w:val="0"/>
                <w:bCs w:val="0"/>
                <w:i w:val="0"/>
                <w:iCs w:val="0"/>
              </w:rPr>
            </w:pPr>
            <w:r>
              <w:rPr>
                <w:rStyle w:val="IntenseEmphasis"/>
                <w:b w:val="0"/>
                <w:i w:val="0"/>
                <w:color w:val="FFFFFF" w:themeColor="background1"/>
              </w:rPr>
              <w:t>OO 01</w:t>
            </w:r>
          </w:p>
        </w:tc>
        <w:tc>
          <w:tcPr>
            <w:tcW w:w="7087" w:type="dxa"/>
          </w:tcPr>
          <w:p w14:paraId="529C4650" w14:textId="77777777" w:rsidR="0076613F" w:rsidRDefault="0076613F"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76613F" w14:paraId="3F646DB1" w14:textId="77777777" w:rsidTr="0076613F">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shd w:val="clear" w:color="auto" w:fill="DAEEF3" w:themeFill="accent5" w:themeFillTint="33"/>
          </w:tcPr>
          <w:p w14:paraId="1C2E8301" w14:textId="77777777" w:rsidR="0076613F" w:rsidRPr="0076613F" w:rsidRDefault="0076613F" w:rsidP="0076613F">
            <w:pPr>
              <w:pStyle w:val="INDICATORTEXT"/>
              <w:jc w:val="both"/>
              <w:rPr>
                <w:rStyle w:val="IntenseEmphasis"/>
                <w:b w:val="0"/>
                <w:i w:val="0"/>
                <w:color w:val="FFFFFF" w:themeColor="background1"/>
              </w:rPr>
            </w:pPr>
            <w:r w:rsidRPr="0076613F">
              <w:rPr>
                <w:b/>
                <w:bCs/>
                <w:i/>
                <w:iCs/>
              </w:rPr>
              <w:t>Asset owners</w:t>
            </w:r>
          </w:p>
        </w:tc>
      </w:tr>
      <w:tr w:rsidR="0076613F" w:rsidRPr="00CF025D" w14:paraId="15FB3F49"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0AD0FF36" w14:textId="77777777" w:rsidR="0076613F" w:rsidRPr="0076613F" w:rsidRDefault="0076613F" w:rsidP="0076613F">
            <w:pPr>
              <w:pStyle w:val="INDICATORTEXT"/>
              <w:rPr>
                <w:b/>
                <w:bCs/>
                <w:szCs w:val="18"/>
              </w:rPr>
            </w:pPr>
            <w:r w:rsidRPr="0076613F">
              <w:rPr>
                <w:b/>
                <w:bCs/>
                <w:szCs w:val="18"/>
              </w:rPr>
              <w:t>Non corporate pension or superannuation or retirement or provident fund or plan</w:t>
            </w:r>
          </w:p>
        </w:tc>
        <w:tc>
          <w:tcPr>
            <w:tcW w:w="7087" w:type="dxa"/>
          </w:tcPr>
          <w:p w14:paraId="0EDB8147" w14:textId="77777777" w:rsidR="0076613F" w:rsidRPr="0076613F" w:rsidRDefault="0076613F" w:rsidP="007661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6613F">
              <w:rPr>
                <w:bCs/>
                <w:szCs w:val="18"/>
              </w:rPr>
              <w:t>An organisation that manages non-corporate retirement and/or pension plan-related assets. Your organisation probably has trustees or members of the board who are responsible for prudential operations, and some of your organisation’s obligations might be codified by law.</w:t>
            </w:r>
          </w:p>
        </w:tc>
      </w:tr>
      <w:tr w:rsidR="0076613F" w:rsidRPr="00CF025D" w14:paraId="3A9C36C1"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62B799BA" w14:textId="77777777" w:rsidR="0076613F" w:rsidRPr="0076613F" w:rsidRDefault="0076613F" w:rsidP="0076613F">
            <w:pPr>
              <w:pStyle w:val="INDICATORTEXT"/>
              <w:rPr>
                <w:b/>
                <w:bCs/>
                <w:szCs w:val="18"/>
              </w:rPr>
            </w:pPr>
            <w:r w:rsidRPr="0076613F">
              <w:rPr>
                <w:b/>
                <w:bCs/>
                <w:szCs w:val="18"/>
              </w:rPr>
              <w:t>Corporate pension or superannuation or retirement or provident fund or plan</w:t>
            </w:r>
          </w:p>
        </w:tc>
        <w:tc>
          <w:tcPr>
            <w:tcW w:w="7087" w:type="dxa"/>
          </w:tcPr>
          <w:p w14:paraId="389155FA" w14:textId="77777777" w:rsidR="0076613F" w:rsidRPr="0076613F" w:rsidRDefault="0076613F" w:rsidP="007661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6613F">
              <w:rPr>
                <w:bCs/>
                <w:szCs w:val="18"/>
              </w:rPr>
              <w:t>An organisation that manages corporate retirement and/or pension plan-related assets. Your organisation probably has trustees who are responsible for prudential operations, and some of your organisation’s obligations might be codified by law.</w:t>
            </w:r>
          </w:p>
        </w:tc>
      </w:tr>
      <w:tr w:rsidR="0076613F" w:rsidRPr="00CF025D" w14:paraId="3C9689B1"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15ED6946" w14:textId="77777777" w:rsidR="0076613F" w:rsidRPr="0076613F" w:rsidRDefault="0076613F" w:rsidP="0076613F">
            <w:pPr>
              <w:pStyle w:val="INDICATORTEXT"/>
              <w:rPr>
                <w:b/>
                <w:bCs/>
                <w:szCs w:val="18"/>
              </w:rPr>
            </w:pPr>
            <w:r w:rsidRPr="0076613F">
              <w:rPr>
                <w:b/>
                <w:bCs/>
                <w:szCs w:val="18"/>
              </w:rPr>
              <w:t>Insurance company</w:t>
            </w:r>
          </w:p>
        </w:tc>
        <w:tc>
          <w:tcPr>
            <w:tcW w:w="7087" w:type="dxa"/>
          </w:tcPr>
          <w:p w14:paraId="4FEC7021" w14:textId="77777777" w:rsidR="0076613F" w:rsidRPr="0076613F" w:rsidRDefault="0076613F" w:rsidP="007661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6613F">
              <w:rPr>
                <w:bCs/>
                <w:szCs w:val="18"/>
              </w:rPr>
              <w:t>A financial institution that sells insurance or provides reinsurance services in the life and/or non-life insurance markets. Insurance companies are asset owners insofar as they have invested capital. This category does not include insurance consultants or insurance brokers. However, it does include those insurance companies that offer pension, superannuation or retirement products, alongside more conventional insurance products.</w:t>
            </w:r>
          </w:p>
        </w:tc>
      </w:tr>
      <w:tr w:rsidR="0076613F" w:rsidRPr="00CF025D" w14:paraId="77BD3C66"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762D0DC2" w14:textId="77777777" w:rsidR="0076613F" w:rsidRPr="0076613F" w:rsidRDefault="0076613F" w:rsidP="0076613F">
            <w:pPr>
              <w:pStyle w:val="INDICATORTEXT"/>
              <w:rPr>
                <w:b/>
                <w:bCs/>
                <w:szCs w:val="18"/>
              </w:rPr>
            </w:pPr>
            <w:r w:rsidRPr="0076613F">
              <w:rPr>
                <w:b/>
                <w:bCs/>
                <w:szCs w:val="18"/>
              </w:rPr>
              <w:t>Foundation or endowment</w:t>
            </w:r>
          </w:p>
        </w:tc>
        <w:tc>
          <w:tcPr>
            <w:tcW w:w="7087" w:type="dxa"/>
          </w:tcPr>
          <w:p w14:paraId="3975D01A" w14:textId="77777777" w:rsidR="0076613F" w:rsidRPr="0076613F" w:rsidRDefault="0076613F" w:rsidP="007661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6613F">
              <w:rPr>
                <w:bCs/>
                <w:szCs w:val="18"/>
              </w:rPr>
              <w:t xml:space="preserve">A pool of capital from which a portion of the investment income is distributed to support charitable work or the operations of not-for-profit organisations. This category includes </w:t>
            </w:r>
            <w:r w:rsidRPr="0076613F">
              <w:rPr>
                <w:bCs/>
                <w:szCs w:val="18"/>
              </w:rPr>
              <w:lastRenderedPageBreak/>
              <w:t>charity and faith-based grant-making institutions. However, charity or faith-based pension funds should be listed under non-corporate pension funds or plans.</w:t>
            </w:r>
          </w:p>
        </w:tc>
      </w:tr>
      <w:tr w:rsidR="0076613F" w:rsidRPr="00CF025D" w14:paraId="18E29CAC"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31C315C8" w14:textId="22E758C4" w:rsidR="0076613F" w:rsidRPr="0076613F" w:rsidRDefault="0076613F" w:rsidP="00926297">
            <w:pPr>
              <w:pStyle w:val="INDICATORTEXT"/>
              <w:rPr>
                <w:b/>
                <w:bCs/>
                <w:szCs w:val="18"/>
              </w:rPr>
            </w:pPr>
            <w:r w:rsidRPr="0076613F">
              <w:rPr>
                <w:b/>
                <w:bCs/>
                <w:szCs w:val="18"/>
              </w:rPr>
              <w:lastRenderedPageBreak/>
              <w:t xml:space="preserve">Development </w:t>
            </w:r>
            <w:r w:rsidR="00005104">
              <w:rPr>
                <w:b/>
                <w:bCs/>
                <w:szCs w:val="18"/>
              </w:rPr>
              <w:t>finance institution</w:t>
            </w:r>
          </w:p>
        </w:tc>
        <w:tc>
          <w:tcPr>
            <w:tcW w:w="7087" w:type="dxa"/>
          </w:tcPr>
          <w:p w14:paraId="242775E5" w14:textId="77777777" w:rsidR="0076613F" w:rsidRPr="0076613F" w:rsidRDefault="0076613F" w:rsidP="007661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6613F">
              <w:rPr>
                <w:bCs/>
                <w:szCs w:val="18"/>
              </w:rPr>
              <w:t xml:space="preserve">A financial institution that provides development finance (e.g. equity capital, loan capital) to fund businesses or economic development. </w:t>
            </w:r>
          </w:p>
        </w:tc>
      </w:tr>
      <w:tr w:rsidR="0076613F" w:rsidRPr="00CF025D" w14:paraId="1ACD82AA"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48A13B17" w14:textId="77777777" w:rsidR="0076613F" w:rsidRPr="0076613F" w:rsidRDefault="0076613F" w:rsidP="0076613F">
            <w:pPr>
              <w:pStyle w:val="INDICATORTEXT"/>
              <w:rPr>
                <w:b/>
                <w:bCs/>
                <w:szCs w:val="18"/>
              </w:rPr>
            </w:pPr>
            <w:r w:rsidRPr="0076613F">
              <w:rPr>
                <w:b/>
                <w:bCs/>
                <w:szCs w:val="18"/>
              </w:rPr>
              <w:t>Reserve - sovereign or government-controlled fund</w:t>
            </w:r>
          </w:p>
        </w:tc>
        <w:tc>
          <w:tcPr>
            <w:tcW w:w="7087" w:type="dxa"/>
          </w:tcPr>
          <w:p w14:paraId="6C64BB91" w14:textId="77777777" w:rsidR="0076613F" w:rsidRPr="0076613F" w:rsidRDefault="0076613F" w:rsidP="0076613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6613F">
              <w:rPr>
                <w:bCs/>
                <w:szCs w:val="18"/>
              </w:rPr>
              <w:t xml:space="preserve">This includes sovereign wealth funds, treasury investment funds, stabilisation funds and government reserve funds (including those that are designed to provide a potential buffer for future pensions but do not have defined member accounts). </w:t>
            </w:r>
          </w:p>
          <w:p w14:paraId="6F7C9E30" w14:textId="204510C0" w:rsidR="0076613F" w:rsidRPr="0076613F" w:rsidRDefault="0076613F" w:rsidP="00926297">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6613F">
              <w:rPr>
                <w:bCs/>
                <w:szCs w:val="18"/>
              </w:rPr>
              <w:t xml:space="preserve">These funds meet one or more of the following criteria: a) more than 50% of the AUM are owned by the government; b) the government has authority to appoint the board of directors and/or the CEO; or c) the government has direct or indirect influence on investment decisions. Development </w:t>
            </w:r>
            <w:r w:rsidR="00FC5F7E">
              <w:rPr>
                <w:bCs/>
                <w:szCs w:val="18"/>
              </w:rPr>
              <w:t>finance institutions</w:t>
            </w:r>
            <w:r w:rsidR="00FC5F7E" w:rsidRPr="0076613F">
              <w:rPr>
                <w:bCs/>
                <w:szCs w:val="18"/>
              </w:rPr>
              <w:t xml:space="preserve"> </w:t>
            </w:r>
            <w:r w:rsidRPr="0076613F">
              <w:rPr>
                <w:bCs/>
                <w:szCs w:val="18"/>
              </w:rPr>
              <w:t>should not be listed here.</w:t>
            </w:r>
          </w:p>
        </w:tc>
      </w:tr>
      <w:tr w:rsidR="00360B40" w:rsidRPr="00CF025D" w14:paraId="79A402EB"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591A6489" w14:textId="77777777" w:rsidR="00360B40" w:rsidRPr="00360B40" w:rsidRDefault="00360B40" w:rsidP="00360B40">
            <w:pPr>
              <w:pStyle w:val="INDICATORTEXT"/>
              <w:jc w:val="both"/>
              <w:rPr>
                <w:b/>
                <w:bCs/>
                <w:szCs w:val="18"/>
              </w:rPr>
            </w:pPr>
            <w:r w:rsidRPr="00360B40">
              <w:rPr>
                <w:b/>
                <w:bCs/>
                <w:szCs w:val="18"/>
              </w:rPr>
              <w:t>Other</w:t>
            </w:r>
          </w:p>
        </w:tc>
        <w:tc>
          <w:tcPr>
            <w:tcW w:w="7087" w:type="dxa"/>
          </w:tcPr>
          <w:p w14:paraId="648FBF1F" w14:textId="11353FC1" w:rsidR="00360B40" w:rsidRPr="00FB522C" w:rsidRDefault="00360B40" w:rsidP="00926297">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60B40">
              <w:rPr>
                <w:bCs/>
                <w:szCs w:val="18"/>
              </w:rPr>
              <w:t xml:space="preserve">Contact </w:t>
            </w:r>
            <w:r w:rsidRPr="00FB522C">
              <w:rPr>
                <w:bCs/>
                <w:szCs w:val="18"/>
              </w:rPr>
              <w:t xml:space="preserve">the PRI at </w:t>
            </w:r>
            <w:hyperlink r:id="rId34" w:history="1">
              <w:r w:rsidRPr="00360B40">
                <w:rPr>
                  <w:color w:val="0070C0"/>
                  <w:u w:val="single"/>
                </w:rPr>
                <w:t>reporting@unpri.org</w:t>
              </w:r>
            </w:hyperlink>
            <w:r w:rsidRPr="00FB522C">
              <w:rPr>
                <w:bCs/>
                <w:szCs w:val="18"/>
              </w:rPr>
              <w:t xml:space="preserve"> before</w:t>
            </w:r>
            <w:r w:rsidR="00687083">
              <w:rPr>
                <w:bCs/>
                <w:szCs w:val="18"/>
              </w:rPr>
              <w:t xml:space="preserve"> reporting</w:t>
            </w:r>
            <w:r w:rsidRPr="00FB522C">
              <w:rPr>
                <w:bCs/>
                <w:szCs w:val="18"/>
              </w:rPr>
              <w:t xml:space="preserve"> ‘Other’ as </w:t>
            </w:r>
            <w:r>
              <w:rPr>
                <w:bCs/>
                <w:szCs w:val="18"/>
              </w:rPr>
              <w:t>selecting this</w:t>
            </w:r>
            <w:r w:rsidRPr="00FB522C">
              <w:rPr>
                <w:bCs/>
                <w:szCs w:val="18"/>
              </w:rPr>
              <w:t xml:space="preserve"> may render benchmarking results less useful for you</w:t>
            </w:r>
            <w:r>
              <w:rPr>
                <w:bCs/>
                <w:szCs w:val="18"/>
              </w:rPr>
              <w:t>r organisation</w:t>
            </w:r>
            <w:r w:rsidRPr="00FB522C">
              <w:rPr>
                <w:bCs/>
                <w:szCs w:val="18"/>
              </w:rPr>
              <w:t xml:space="preserve"> and your peers.</w:t>
            </w:r>
          </w:p>
        </w:tc>
      </w:tr>
      <w:tr w:rsidR="00360B40" w:rsidRPr="00CF025D" w14:paraId="354D7166" w14:textId="77777777" w:rsidTr="00360B40">
        <w:tc>
          <w:tcPr>
            <w:cnfStyle w:val="001000000000" w:firstRow="0" w:lastRow="0" w:firstColumn="1" w:lastColumn="0" w:oddVBand="0" w:evenVBand="0" w:oddHBand="0" w:evenHBand="0" w:firstRowFirstColumn="0" w:firstRowLastColumn="0" w:lastRowFirstColumn="0" w:lastRowLastColumn="0"/>
            <w:tcW w:w="9214" w:type="dxa"/>
            <w:gridSpan w:val="2"/>
            <w:shd w:val="clear" w:color="auto" w:fill="DAEEF3" w:themeFill="accent5" w:themeFillTint="33"/>
          </w:tcPr>
          <w:p w14:paraId="2410D879" w14:textId="77777777" w:rsidR="00360B40" w:rsidRPr="00360B40" w:rsidRDefault="00360B40" w:rsidP="00360B40">
            <w:pPr>
              <w:pStyle w:val="INDICATORTEXT"/>
              <w:rPr>
                <w:bCs/>
                <w:i/>
                <w:szCs w:val="18"/>
              </w:rPr>
            </w:pPr>
            <w:r w:rsidRPr="00360B40">
              <w:rPr>
                <w:b/>
                <w:bCs/>
                <w:i/>
                <w:szCs w:val="18"/>
              </w:rPr>
              <w:t>Investment managers</w:t>
            </w:r>
          </w:p>
        </w:tc>
      </w:tr>
      <w:tr w:rsidR="00360B40" w:rsidRPr="00CF025D" w14:paraId="7AC1D82B"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77042EEB" w14:textId="77777777" w:rsidR="00360B40" w:rsidRPr="00360B40" w:rsidRDefault="00360B40" w:rsidP="00C94F6A">
            <w:pPr>
              <w:pStyle w:val="INDICATORTEXT"/>
              <w:rPr>
                <w:b/>
                <w:bCs/>
                <w:szCs w:val="18"/>
              </w:rPr>
            </w:pPr>
            <w:r w:rsidRPr="00360B40">
              <w:rPr>
                <w:b/>
                <w:bCs/>
                <w:szCs w:val="18"/>
              </w:rPr>
              <w:t>Fund management</w:t>
            </w:r>
          </w:p>
        </w:tc>
        <w:tc>
          <w:tcPr>
            <w:tcW w:w="7087" w:type="dxa"/>
          </w:tcPr>
          <w:p w14:paraId="7688D78B" w14:textId="77777777" w:rsidR="00360B40" w:rsidRPr="00360B40" w:rsidRDefault="001D52DC" w:rsidP="001D52D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This category includes those who i</w:t>
            </w:r>
            <w:r w:rsidR="00360B40" w:rsidRPr="00360B40">
              <w:rPr>
                <w:bCs/>
                <w:szCs w:val="18"/>
              </w:rPr>
              <w:t>nvest directly in companies and other assets, not via third party funds. This includes investors that perform investment research internally and provide list(s) of eligible (or ineligible) securities to sub-advisor(s).</w:t>
            </w:r>
          </w:p>
        </w:tc>
      </w:tr>
      <w:tr w:rsidR="00360B40" w:rsidRPr="00CF025D" w14:paraId="1672AC44"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798EE061" w14:textId="77777777" w:rsidR="00360B40" w:rsidRPr="00360B40" w:rsidRDefault="00360B40" w:rsidP="00360B40">
            <w:pPr>
              <w:pStyle w:val="INDICATORTEXT"/>
              <w:rPr>
                <w:b/>
                <w:bCs/>
                <w:szCs w:val="18"/>
              </w:rPr>
            </w:pPr>
            <w:r w:rsidRPr="00360B40">
              <w:rPr>
                <w:b/>
                <w:bCs/>
                <w:szCs w:val="18"/>
              </w:rPr>
              <w:t>Fund of funds, manager of managers, sub-advised products</w:t>
            </w:r>
          </w:p>
        </w:tc>
        <w:tc>
          <w:tcPr>
            <w:tcW w:w="7087" w:type="dxa"/>
          </w:tcPr>
          <w:p w14:paraId="7942E5B1" w14:textId="77777777" w:rsidR="00360B40" w:rsidRPr="00360B40" w:rsidRDefault="00360B40" w:rsidP="00360B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60B40">
              <w:rPr>
                <w:bCs/>
                <w:szCs w:val="18"/>
              </w:rPr>
              <w:t xml:space="preserve">This category includes all fund of funds managers, irrespective of the underlying asset </w:t>
            </w:r>
            <w:proofErr w:type="gramStart"/>
            <w:r w:rsidRPr="00360B40">
              <w:rPr>
                <w:bCs/>
                <w:szCs w:val="18"/>
              </w:rPr>
              <w:t>class(</w:t>
            </w:r>
            <w:proofErr w:type="spellStart"/>
            <w:proofErr w:type="gramEnd"/>
            <w:r w:rsidRPr="00360B40">
              <w:rPr>
                <w:bCs/>
                <w:szCs w:val="18"/>
              </w:rPr>
              <w:t>es</w:t>
            </w:r>
            <w:proofErr w:type="spellEnd"/>
            <w:r w:rsidRPr="00360B40">
              <w:rPr>
                <w:bCs/>
                <w:szCs w:val="18"/>
              </w:rPr>
              <w:t xml:space="preserve">). Funds of hedge funds, mutual funds, real estate funds, private equity funds etc. should select this category. </w:t>
            </w:r>
          </w:p>
        </w:tc>
      </w:tr>
      <w:tr w:rsidR="00360B40" w:rsidRPr="00CF025D" w14:paraId="30AA0499"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48477502" w14:textId="77777777" w:rsidR="00360B40" w:rsidRPr="00360B40" w:rsidRDefault="00360B40" w:rsidP="00360B40">
            <w:pPr>
              <w:pStyle w:val="INDICATORTEXT"/>
              <w:rPr>
                <w:b/>
                <w:bCs/>
                <w:szCs w:val="18"/>
              </w:rPr>
            </w:pPr>
            <w:r w:rsidRPr="00360B40">
              <w:rPr>
                <w:b/>
                <w:bCs/>
                <w:szCs w:val="18"/>
              </w:rPr>
              <w:t>Other</w:t>
            </w:r>
          </w:p>
        </w:tc>
        <w:tc>
          <w:tcPr>
            <w:tcW w:w="7087" w:type="dxa"/>
          </w:tcPr>
          <w:p w14:paraId="7860B26D" w14:textId="42DB7673" w:rsidR="00360B40" w:rsidRPr="00FB522C" w:rsidRDefault="00360B40" w:rsidP="00926297">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60B40">
              <w:rPr>
                <w:bCs/>
                <w:szCs w:val="18"/>
              </w:rPr>
              <w:t>C</w:t>
            </w:r>
            <w:r w:rsidRPr="00FB522C">
              <w:rPr>
                <w:bCs/>
                <w:szCs w:val="18"/>
              </w:rPr>
              <w:t xml:space="preserve">ontact the PRI at </w:t>
            </w:r>
            <w:hyperlink r:id="rId35" w:history="1">
              <w:r w:rsidRPr="00360B40">
                <w:rPr>
                  <w:color w:val="0070C0"/>
                  <w:u w:val="single"/>
                </w:rPr>
                <w:t>reporting@unpri.org</w:t>
              </w:r>
            </w:hyperlink>
            <w:r w:rsidRPr="00FB522C">
              <w:rPr>
                <w:bCs/>
                <w:szCs w:val="18"/>
              </w:rPr>
              <w:t xml:space="preserve"> before </w:t>
            </w:r>
            <w:r>
              <w:rPr>
                <w:bCs/>
                <w:szCs w:val="18"/>
              </w:rPr>
              <w:t xml:space="preserve">listing 10% </w:t>
            </w:r>
            <w:r w:rsidR="00F520CF">
              <w:rPr>
                <w:bCs/>
                <w:szCs w:val="18"/>
              </w:rPr>
              <w:t xml:space="preserve">or more </w:t>
            </w:r>
            <w:r>
              <w:rPr>
                <w:bCs/>
                <w:szCs w:val="18"/>
              </w:rPr>
              <w:t>of your AUM in</w:t>
            </w:r>
            <w:r w:rsidRPr="00FB522C">
              <w:rPr>
                <w:bCs/>
                <w:szCs w:val="18"/>
              </w:rPr>
              <w:t xml:space="preserve"> ‘Other’, as </w:t>
            </w:r>
            <w:r>
              <w:rPr>
                <w:bCs/>
                <w:szCs w:val="18"/>
              </w:rPr>
              <w:t>selecting this</w:t>
            </w:r>
            <w:r w:rsidRPr="00FB522C">
              <w:rPr>
                <w:bCs/>
                <w:szCs w:val="18"/>
              </w:rPr>
              <w:t xml:space="preserve"> may render benchmarking results less useful for you</w:t>
            </w:r>
            <w:r>
              <w:rPr>
                <w:bCs/>
                <w:szCs w:val="18"/>
              </w:rPr>
              <w:t>r organisation</w:t>
            </w:r>
            <w:r w:rsidRPr="00FB522C">
              <w:rPr>
                <w:bCs/>
                <w:szCs w:val="18"/>
              </w:rPr>
              <w:t xml:space="preserve"> and your peers.</w:t>
            </w:r>
          </w:p>
        </w:tc>
      </w:tr>
      <w:tr w:rsidR="00360B40" w:rsidRPr="00CF025D" w14:paraId="4B9EB7A8"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057F24F2" w14:textId="785C017A" w:rsidR="00360B40" w:rsidRPr="00360B40" w:rsidRDefault="00360B40" w:rsidP="00702048">
            <w:pPr>
              <w:pStyle w:val="INDICATORTEXT"/>
              <w:rPr>
                <w:b/>
                <w:bCs/>
                <w:szCs w:val="18"/>
              </w:rPr>
            </w:pPr>
            <w:r w:rsidRPr="00360B40">
              <w:rPr>
                <w:b/>
                <w:bCs/>
                <w:szCs w:val="18"/>
              </w:rPr>
              <w:t>Execution and/or advisory services</w:t>
            </w:r>
          </w:p>
        </w:tc>
        <w:tc>
          <w:tcPr>
            <w:tcW w:w="7087" w:type="dxa"/>
          </w:tcPr>
          <w:p w14:paraId="4CA8D979" w14:textId="77777777" w:rsidR="00360B40" w:rsidRDefault="00360B40" w:rsidP="00360B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60B40">
              <w:rPr>
                <w:bCs/>
                <w:szCs w:val="18"/>
              </w:rPr>
              <w:t>Execution and/or advisory services offer clients a platform of holdings and funds to invest in. You may or may not advise these clients but they ultimately make the investment decision.</w:t>
            </w:r>
          </w:p>
          <w:p w14:paraId="04ABC7F5" w14:textId="77777777" w:rsidR="00616140" w:rsidRDefault="00616140" w:rsidP="006161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Advisory services involve offering clients investment advice while leave the decision (or approval of a recommendation) to the client. </w:t>
            </w:r>
          </w:p>
          <w:p w14:paraId="4D22C30B" w14:textId="77777777" w:rsidR="00616140" w:rsidRPr="00360B40" w:rsidRDefault="00616140" w:rsidP="00360B40">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Execution-only services offer the client a platform to make investments, but do not involve advising the client.  </w:t>
            </w:r>
          </w:p>
          <w:p w14:paraId="49A149F2" w14:textId="1BAF4325" w:rsidR="00360B40" w:rsidRPr="00360B40" w:rsidRDefault="00360B40" w:rsidP="00702048">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360B40">
              <w:rPr>
                <w:bCs/>
                <w:szCs w:val="18"/>
              </w:rPr>
              <w:t>This category includes investment platforms and/or third party fund supermarkets on an execution or advisory basis. These types of services are typically offered by retail or private banks. Some investment management houses also provide these services.</w:t>
            </w:r>
          </w:p>
        </w:tc>
      </w:tr>
    </w:tbl>
    <w:p w14:paraId="22F893B5" w14:textId="77777777" w:rsidR="003A3203" w:rsidRDefault="003A3203">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94F6A" w14:paraId="7070282F" w14:textId="77777777" w:rsidTr="006719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5473AE8" w14:textId="77777777" w:rsidR="00C94F6A" w:rsidRPr="00356CDA" w:rsidRDefault="00C94F6A"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08AB99F2" w14:textId="77777777" w:rsidR="00C94F6A" w:rsidRPr="00356CDA" w:rsidRDefault="00C94F6A"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A3D8D37" w14:textId="77777777" w:rsidR="00C94F6A" w:rsidRPr="00356CDA" w:rsidRDefault="00C94F6A"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65F4893" w14:textId="77777777" w:rsidR="00C94F6A" w:rsidRPr="00356CDA" w:rsidRDefault="00C94F6A" w:rsidP="00671916">
            <w:pPr>
              <w:widowControl/>
              <w:autoSpaceDE/>
              <w:autoSpaceDN/>
              <w:adjustRightInd/>
              <w:spacing w:after="0" w:line="240" w:lineRule="auto"/>
              <w:rPr>
                <w:rStyle w:val="IntenseEmphasis"/>
                <w:b w:val="0"/>
                <w:bCs w:val="0"/>
                <w:iCs w:val="0"/>
                <w:color w:val="FFFFFF" w:themeColor="background1"/>
              </w:rPr>
            </w:pPr>
            <w:r w:rsidRPr="00356CDA">
              <w:t>Principle</w:t>
            </w:r>
          </w:p>
        </w:tc>
      </w:tr>
      <w:tr w:rsidR="00C94F6A" w14:paraId="12484BF8" w14:textId="77777777" w:rsidTr="0067191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9C28BC9" w14:textId="77777777" w:rsidR="00C94F6A" w:rsidRPr="00356CDA" w:rsidRDefault="00C94F6A" w:rsidP="00671916">
            <w:pPr>
              <w:pStyle w:val="SectionIndicatorHeaderText"/>
              <w:rPr>
                <w:rStyle w:val="IntenseEmphasis"/>
                <w:bCs w:val="0"/>
                <w:i w:val="0"/>
                <w:iCs w:val="0"/>
                <w:color w:val="FFFFFF" w:themeColor="background1"/>
              </w:rPr>
            </w:pPr>
            <w:r>
              <w:rPr>
                <w:rStyle w:val="IntenseEmphasis"/>
                <w:i w:val="0"/>
                <w:color w:val="FFFFFF" w:themeColor="background1"/>
              </w:rPr>
              <w:t>OO 02</w:t>
            </w:r>
          </w:p>
        </w:tc>
        <w:tc>
          <w:tcPr>
            <w:tcW w:w="3402" w:type="dxa"/>
          </w:tcPr>
          <w:p w14:paraId="57796979" w14:textId="77777777" w:rsidR="00C94F6A" w:rsidRPr="00356CDA" w:rsidRDefault="00C94F6A"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7D01D6C" w14:textId="77777777" w:rsidR="00C94F6A" w:rsidRPr="00A57E01" w:rsidRDefault="00C94F6A"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3605A99A" w14:textId="77777777" w:rsidR="00C94F6A" w:rsidRPr="00356CDA" w:rsidRDefault="00C94F6A" w:rsidP="00671916">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A972675" w14:textId="77777777" w:rsidR="00C94F6A" w:rsidRDefault="00C94F6A" w:rsidP="00C94F6A">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94F6A" w14:paraId="6127F4F5" w14:textId="77777777" w:rsidTr="0067191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3AB4DA5" w14:textId="77777777" w:rsidR="00C94F6A" w:rsidRPr="00903B63" w:rsidRDefault="00C94F6A" w:rsidP="00671916">
            <w:pPr>
              <w:pStyle w:val="SectionIndicatorHeaderText"/>
              <w:rPr>
                <w:rStyle w:val="IntenseEmphasis"/>
                <w:b w:val="0"/>
                <w:bCs w:val="0"/>
                <w:i w:val="0"/>
                <w:iCs w:val="0"/>
                <w:color w:val="FFFFFF" w:themeColor="background1"/>
              </w:rPr>
            </w:pPr>
            <w:r>
              <w:rPr>
                <w:rStyle w:val="IntenseEmphasis"/>
                <w:i w:val="0"/>
                <w:color w:val="FFFFFF" w:themeColor="background1"/>
              </w:rPr>
              <w:t>OO 02</w:t>
            </w:r>
          </w:p>
        </w:tc>
        <w:tc>
          <w:tcPr>
            <w:tcW w:w="8080" w:type="dxa"/>
            <w:tcBorders>
              <w:top w:val="single" w:sz="4" w:space="0" w:color="0070C0"/>
              <w:bottom w:val="single" w:sz="4" w:space="0" w:color="0070C0"/>
              <w:right w:val="single" w:sz="4" w:space="0" w:color="0070C0"/>
            </w:tcBorders>
            <w:shd w:val="clear" w:color="auto" w:fill="0070C0"/>
          </w:tcPr>
          <w:p w14:paraId="2DCE5F3A" w14:textId="77777777" w:rsidR="00C94F6A" w:rsidRPr="00903B63" w:rsidRDefault="00C94F6A"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94F6A" w14:paraId="1F9A35A2" w14:textId="77777777" w:rsidTr="006719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4ED4062" w14:textId="77777777" w:rsidR="00C94F6A" w:rsidRPr="000D72DF" w:rsidRDefault="00C94F6A" w:rsidP="00671916">
            <w:pPr>
              <w:pStyle w:val="INDICATORNUMBER"/>
              <w:rPr>
                <w:rStyle w:val="IntenseEmphasis"/>
                <w:b/>
                <w:bCs w:val="0"/>
                <w:i w:val="0"/>
                <w:iCs w:val="0"/>
              </w:rPr>
            </w:pPr>
            <w:r>
              <w:rPr>
                <w:rStyle w:val="IntenseEmphasis"/>
                <w:b/>
                <w:bCs w:val="0"/>
                <w:i w:val="0"/>
                <w:iCs w:val="0"/>
                <w:color w:val="595959"/>
              </w:rPr>
              <w:t>OO 02.1</w:t>
            </w:r>
          </w:p>
        </w:tc>
        <w:tc>
          <w:tcPr>
            <w:tcW w:w="8080" w:type="dxa"/>
            <w:tcBorders>
              <w:top w:val="single" w:sz="4" w:space="0" w:color="0070C0"/>
              <w:right w:val="single" w:sz="4" w:space="0" w:color="0070C0"/>
            </w:tcBorders>
            <w:shd w:val="clear" w:color="auto" w:fill="DAEEF3" w:themeFill="accent5" w:themeFillTint="33"/>
          </w:tcPr>
          <w:p w14:paraId="2CCBC03A" w14:textId="77777777" w:rsidR="00C94F6A" w:rsidRPr="00A513DB" w:rsidRDefault="00A513DB"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A513DB">
              <w:t>Select the location of your organisation’s headquarters.</w:t>
            </w:r>
          </w:p>
        </w:tc>
      </w:tr>
      <w:tr w:rsidR="00A513DB" w14:paraId="0018C0A5" w14:textId="77777777" w:rsidTr="00671916">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7A08430B" w14:textId="77777777" w:rsidR="00A513DB" w:rsidRDefault="00A513DB" w:rsidP="00671916">
            <w:pPr>
              <w:widowControl/>
              <w:autoSpaceDE/>
              <w:autoSpaceDN/>
              <w:adjustRightInd/>
              <w:spacing w:after="0" w:line="240" w:lineRule="auto"/>
              <w:rPr>
                <w:rStyle w:val="IntenseEmphasis"/>
                <w:b w:val="0"/>
                <w:bCs w:val="0"/>
                <w:i w:val="0"/>
                <w:iCs w:val="0"/>
              </w:rPr>
            </w:pPr>
          </w:p>
        </w:tc>
        <w:tc>
          <w:tcPr>
            <w:tcW w:w="8080" w:type="dxa"/>
            <w:tcBorders>
              <w:top w:val="nil"/>
              <w:bottom w:val="single" w:sz="4" w:space="0" w:color="0070C0"/>
              <w:right w:val="single" w:sz="4" w:space="0" w:color="0070C0"/>
            </w:tcBorders>
          </w:tcPr>
          <w:p w14:paraId="2A00E9DE" w14:textId="77777777" w:rsidR="00A513DB" w:rsidRDefault="00834210" w:rsidP="00EE0FBA">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34210">
              <w:rPr>
                <w:rStyle w:val="IntenseEmphasis"/>
                <w:b w:val="0"/>
                <w:bCs w:val="0"/>
                <w:i w:val="0"/>
                <w:iCs w:val="0"/>
                <w:noProof/>
              </w:rPr>
              <w:drawing>
                <wp:inline distT="0" distB="0" distL="0" distR="0" wp14:anchorId="750513CD" wp14:editId="5ED595C8">
                  <wp:extent cx="905510" cy="203835"/>
                  <wp:effectExtent l="19050" t="0" r="889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flipV="1">
                            <a:off x="0" y="0"/>
                            <a:ext cx="905510" cy="203835"/>
                          </a:xfrm>
                          <a:prstGeom prst="rect">
                            <a:avLst/>
                          </a:prstGeom>
                          <a:noFill/>
                          <a:ln>
                            <a:noFill/>
                          </a:ln>
                        </pic:spPr>
                      </pic:pic>
                    </a:graphicData>
                  </a:graphic>
                </wp:inline>
              </w:drawing>
            </w:r>
            <w:r w:rsidRPr="00834210">
              <w:t>[drop down</w:t>
            </w:r>
            <w:r w:rsidR="00EE0FBA">
              <w:t xml:space="preserve"> with countries</w:t>
            </w:r>
            <w:r w:rsidRPr="00834210">
              <w:t>]</w:t>
            </w:r>
          </w:p>
        </w:tc>
      </w:tr>
      <w:tr w:rsidR="00C94F6A" w14:paraId="2E15DAFA" w14:textId="77777777" w:rsidTr="006719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0A328FF" w14:textId="77777777" w:rsidR="00C94F6A" w:rsidRDefault="0076231F" w:rsidP="00671916">
            <w:pPr>
              <w:pStyle w:val="INDICATORNUMBER"/>
              <w:rPr>
                <w:rStyle w:val="IntenseEmphasis"/>
                <w:b/>
                <w:bCs w:val="0"/>
                <w:i w:val="0"/>
                <w:iCs w:val="0"/>
              </w:rPr>
            </w:pPr>
            <w:r>
              <w:rPr>
                <w:rStyle w:val="IntenseEmphasis"/>
                <w:b/>
                <w:bCs w:val="0"/>
                <w:i w:val="0"/>
                <w:iCs w:val="0"/>
                <w:color w:val="595959"/>
              </w:rPr>
              <w:t>OO 02.2</w:t>
            </w:r>
          </w:p>
        </w:tc>
        <w:tc>
          <w:tcPr>
            <w:tcW w:w="8080" w:type="dxa"/>
            <w:tcBorders>
              <w:top w:val="single" w:sz="4" w:space="0" w:color="0070C0"/>
              <w:right w:val="single" w:sz="4" w:space="0" w:color="0070C0"/>
            </w:tcBorders>
            <w:shd w:val="clear" w:color="auto" w:fill="DAEEF3" w:themeFill="accent5" w:themeFillTint="33"/>
          </w:tcPr>
          <w:p w14:paraId="1E689B2D" w14:textId="77777777" w:rsidR="00C94F6A" w:rsidRPr="008B3012" w:rsidRDefault="0076231F" w:rsidP="0076231F">
            <w:pPr>
              <w:pStyle w:val="INDICATORTEXT"/>
              <w:cnfStyle w:val="000000100000" w:firstRow="0" w:lastRow="0" w:firstColumn="0" w:lastColumn="0" w:oddVBand="0" w:evenVBand="0" w:oddHBand="1" w:evenHBand="0" w:firstRowFirstColumn="0" w:firstRowLastColumn="0" w:lastRowFirstColumn="0" w:lastRowLastColumn="0"/>
            </w:pPr>
            <w:r w:rsidRPr="0076231F">
              <w:t xml:space="preserve">Indicate the number of countries in which you have offices (including your headquarters). </w:t>
            </w:r>
          </w:p>
        </w:tc>
      </w:tr>
      <w:tr w:rsidR="00C94F6A" w14:paraId="758742C1" w14:textId="77777777" w:rsidTr="00671916">
        <w:trPr>
          <w:trHeight w:val="28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tcPr>
          <w:p w14:paraId="177E6331" w14:textId="77777777" w:rsidR="00C94F6A" w:rsidRDefault="00C94F6A" w:rsidP="00671916">
            <w:pPr>
              <w:widowControl/>
              <w:autoSpaceDE/>
              <w:autoSpaceDN/>
              <w:adjustRightInd/>
              <w:spacing w:after="0" w:line="240" w:lineRule="auto"/>
              <w:rPr>
                <w:rStyle w:val="IntenseEmphasis"/>
                <w:b w:val="0"/>
                <w:bCs w:val="0"/>
                <w:i w:val="0"/>
                <w:iCs w:val="0"/>
              </w:rPr>
            </w:pPr>
          </w:p>
        </w:tc>
        <w:tc>
          <w:tcPr>
            <w:tcW w:w="8080" w:type="dxa"/>
            <w:tcBorders>
              <w:top w:val="nil"/>
              <w:right w:val="single" w:sz="4" w:space="0" w:color="0070C0"/>
            </w:tcBorders>
            <w:shd w:val="clear" w:color="auto" w:fill="auto"/>
            <w:vAlign w:val="top"/>
          </w:tcPr>
          <w:p w14:paraId="66B01562" w14:textId="77777777" w:rsidR="0076231F"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1</w:t>
            </w:r>
          </w:p>
          <w:p w14:paraId="0C312E7D" w14:textId="77777777" w:rsidR="0076231F"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2-5</w:t>
            </w:r>
          </w:p>
          <w:p w14:paraId="55D13BBD" w14:textId="77777777" w:rsidR="0076231F"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6-10</w:t>
            </w:r>
          </w:p>
          <w:p w14:paraId="56EDA2B1" w14:textId="77777777" w:rsidR="00C94F6A" w:rsidRPr="005A6F91" w:rsidRDefault="0076231F" w:rsidP="0076231F">
            <w:pPr>
              <w:pStyle w:val="INDICATORTEXT"/>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&gt;10</w:t>
            </w:r>
          </w:p>
        </w:tc>
      </w:tr>
      <w:tr w:rsidR="0076231F" w14:paraId="5E34657E" w14:textId="77777777" w:rsidTr="0076231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6118D9E0" w14:textId="77777777" w:rsidR="0076231F" w:rsidRDefault="0076231F" w:rsidP="00671916">
            <w:pPr>
              <w:pStyle w:val="INDICATORNUMBER"/>
              <w:rPr>
                <w:rStyle w:val="IntenseEmphasis"/>
                <w:b/>
                <w:bCs w:val="0"/>
                <w:i w:val="0"/>
                <w:iCs w:val="0"/>
                <w:color w:val="595959"/>
              </w:rPr>
            </w:pPr>
            <w:r>
              <w:rPr>
                <w:rStyle w:val="IntenseEmphasis"/>
                <w:b/>
                <w:bCs w:val="0"/>
                <w:i w:val="0"/>
                <w:iCs w:val="0"/>
                <w:color w:val="595959"/>
              </w:rPr>
              <w:t>OO 02.3</w:t>
            </w:r>
          </w:p>
        </w:tc>
        <w:tc>
          <w:tcPr>
            <w:tcW w:w="8080" w:type="dxa"/>
            <w:tcBorders>
              <w:top w:val="single" w:sz="4" w:space="0" w:color="0070C0"/>
              <w:right w:val="single" w:sz="4" w:space="0" w:color="0070C0"/>
            </w:tcBorders>
            <w:shd w:val="clear" w:color="auto" w:fill="DAEEF3" w:themeFill="accent5" w:themeFillTint="33"/>
          </w:tcPr>
          <w:p w14:paraId="116B58A5" w14:textId="77777777" w:rsidR="0076231F" w:rsidRPr="0076231F" w:rsidRDefault="0076231F" w:rsidP="00671916">
            <w:pPr>
              <w:pStyle w:val="INDICATORTEXT"/>
              <w:cnfStyle w:val="000000100000" w:firstRow="0" w:lastRow="0" w:firstColumn="0" w:lastColumn="0" w:oddVBand="0" w:evenVBand="0" w:oddHBand="1" w:evenHBand="0" w:firstRowFirstColumn="0" w:firstRowLastColumn="0" w:lastRowFirstColumn="0" w:lastRowLastColumn="0"/>
            </w:pPr>
            <w:r w:rsidRPr="0076231F">
              <w:t>Indicate the approximate number of staff in your organisation in full-time equivalents</w:t>
            </w:r>
            <w:r w:rsidRPr="0076231F">
              <w:rPr>
                <w:bCs/>
              </w:rPr>
              <w:t xml:space="preserve"> (FTE).</w:t>
            </w:r>
          </w:p>
        </w:tc>
      </w:tr>
      <w:tr w:rsidR="0076231F" w14:paraId="3AEC1EE5" w14:textId="77777777" w:rsidTr="0076231F">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1B266B6B" w14:textId="77777777" w:rsidR="0076231F" w:rsidRDefault="0076231F" w:rsidP="00671916">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2BF396C7" w14:textId="77777777" w:rsidR="0076231F" w:rsidRDefault="0076231F" w:rsidP="00671916">
            <w:pPr>
              <w:pStyle w:val="INDICATORTEXT"/>
              <w:cnfStyle w:val="000000000000" w:firstRow="0" w:lastRow="0" w:firstColumn="0" w:lastColumn="0" w:oddVBand="0" w:evenVBand="0" w:oddHBand="0" w:evenHBand="0" w:firstRowFirstColumn="0" w:firstRowLastColumn="0" w:lastRowFirstColumn="0" w:lastRowLastColumn="0"/>
            </w:pPr>
          </w:p>
        </w:tc>
      </w:tr>
      <w:tr w:rsidR="00C94F6A" w14:paraId="63183141" w14:textId="77777777" w:rsidTr="0076231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F69FF6D" w14:textId="77777777" w:rsidR="00C94F6A" w:rsidRPr="00AE100E" w:rsidRDefault="0076231F" w:rsidP="00671916">
            <w:pPr>
              <w:pStyle w:val="INDICATORNUMBER"/>
              <w:rPr>
                <w:rStyle w:val="IntenseEmphasis"/>
                <w:b/>
                <w:bCs w:val="0"/>
                <w:i w:val="0"/>
                <w:iCs w:val="0"/>
                <w:color w:val="595959"/>
              </w:rPr>
            </w:pPr>
            <w:r>
              <w:rPr>
                <w:rStyle w:val="IntenseEmphasis"/>
                <w:b/>
                <w:bCs w:val="0"/>
                <w:i w:val="0"/>
                <w:iCs w:val="0"/>
                <w:color w:val="595959"/>
              </w:rPr>
              <w:t>OO 02.4</w:t>
            </w:r>
          </w:p>
        </w:tc>
        <w:tc>
          <w:tcPr>
            <w:tcW w:w="8080" w:type="dxa"/>
            <w:tcBorders>
              <w:top w:val="single" w:sz="4" w:space="0" w:color="0070C0"/>
              <w:right w:val="single" w:sz="4" w:space="0" w:color="0070C0"/>
            </w:tcBorders>
            <w:shd w:val="clear" w:color="auto" w:fill="DAEEF3" w:themeFill="accent5" w:themeFillTint="33"/>
          </w:tcPr>
          <w:p w14:paraId="7078AFF8" w14:textId="77777777" w:rsidR="00C94F6A" w:rsidRPr="001C0916" w:rsidRDefault="00C94F6A" w:rsidP="00671916">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1039FD9" w14:textId="77777777" w:rsidR="00C94F6A" w:rsidRPr="005B4C52" w:rsidRDefault="00C94F6A" w:rsidP="00671916">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94F6A" w14:paraId="1EB96E23" w14:textId="77777777" w:rsidTr="00671916">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32267A42" w14:textId="77777777" w:rsidR="00C94F6A" w:rsidRDefault="00C94F6A" w:rsidP="00671916">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092D022F" w14:textId="77777777" w:rsidR="00C94F6A" w:rsidRDefault="00C94F6A" w:rsidP="00671916">
            <w:pPr>
              <w:pStyle w:val="INDICATORTEXT"/>
              <w:cnfStyle w:val="000000000000" w:firstRow="0" w:lastRow="0" w:firstColumn="0" w:lastColumn="0" w:oddVBand="0" w:evenVBand="0" w:oddHBand="0" w:evenHBand="0" w:firstRowFirstColumn="0" w:firstRowLastColumn="0" w:lastRowFirstColumn="0" w:lastRowLastColumn="0"/>
            </w:pPr>
          </w:p>
        </w:tc>
      </w:tr>
    </w:tbl>
    <w:p w14:paraId="4AC2FCDF" w14:textId="77777777" w:rsidR="00C94F6A" w:rsidRDefault="00C94F6A" w:rsidP="008B0FE1">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B0FE1" w14:paraId="4C0B8485" w14:textId="77777777" w:rsidTr="0067191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56BCDC8" w14:textId="77777777" w:rsidR="008B0FE1" w:rsidRPr="00DC20FA" w:rsidRDefault="008B0FE1" w:rsidP="00671916">
            <w:pPr>
              <w:pStyle w:val="SectionIndicatorHeaderText"/>
              <w:rPr>
                <w:rStyle w:val="IntenseEmphasis"/>
                <w:b w:val="0"/>
                <w:bCs w:val="0"/>
                <w:i w:val="0"/>
                <w:iCs w:val="0"/>
                <w:color w:val="FFFFFF" w:themeColor="background1"/>
              </w:rPr>
            </w:pPr>
            <w:r>
              <w:rPr>
                <w:rStyle w:val="IntenseEmphasis"/>
                <w:b w:val="0"/>
                <w:i w:val="0"/>
                <w:color w:val="FFFFFF" w:themeColor="background1"/>
              </w:rPr>
              <w:t>OO 02</w:t>
            </w:r>
          </w:p>
        </w:tc>
        <w:tc>
          <w:tcPr>
            <w:tcW w:w="8075" w:type="dxa"/>
          </w:tcPr>
          <w:p w14:paraId="03C2322C" w14:textId="77777777" w:rsidR="008B0FE1" w:rsidRPr="00DC20FA" w:rsidRDefault="008B0FE1"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B0FE1" w:rsidRPr="00D5451C" w14:paraId="3557AFD0" w14:textId="77777777" w:rsidTr="00671916">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70E7C78B" w14:textId="77777777" w:rsidR="008B0FE1" w:rsidRPr="000D72DF" w:rsidRDefault="008B0FE1" w:rsidP="00671916">
            <w:pPr>
              <w:pStyle w:val="INDICATORNUMBER"/>
              <w:rPr>
                <w:rStyle w:val="IntenseEmphasis"/>
                <w:b/>
                <w:bCs w:val="0"/>
                <w:i w:val="0"/>
                <w:iCs w:val="0"/>
              </w:rPr>
            </w:pPr>
            <w:r>
              <w:rPr>
                <w:rStyle w:val="IntenseEmphasis"/>
                <w:b/>
                <w:bCs w:val="0"/>
                <w:i w:val="0"/>
                <w:iCs w:val="0"/>
                <w:color w:val="595959"/>
              </w:rPr>
              <w:t>OO 02</w:t>
            </w:r>
          </w:p>
        </w:tc>
        <w:tc>
          <w:tcPr>
            <w:tcW w:w="8075" w:type="dxa"/>
            <w:tcBorders>
              <w:bottom w:val="single" w:sz="4" w:space="0" w:color="A6A6A6"/>
            </w:tcBorders>
          </w:tcPr>
          <w:p w14:paraId="06DF088D" w14:textId="17C036D3" w:rsidR="008B0FE1" w:rsidRPr="001C0916" w:rsidRDefault="008B0FE1" w:rsidP="0070204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8B0FE1">
              <w:rPr>
                <w:bCs/>
                <w:szCs w:val="18"/>
              </w:rPr>
              <w:t xml:space="preserve">This indicator is required for peering purposes as well as to allow the reader to </w:t>
            </w:r>
            <w:r w:rsidR="00687083">
              <w:rPr>
                <w:bCs/>
                <w:szCs w:val="18"/>
              </w:rPr>
              <w:t xml:space="preserve">contextualise </w:t>
            </w:r>
            <w:r w:rsidRPr="008B0FE1">
              <w:rPr>
                <w:bCs/>
                <w:szCs w:val="18"/>
              </w:rPr>
              <w:t xml:space="preserve">your responses to </w:t>
            </w:r>
            <w:r w:rsidR="00687083">
              <w:rPr>
                <w:bCs/>
                <w:szCs w:val="18"/>
              </w:rPr>
              <w:t xml:space="preserve">the rest of the Framework. </w:t>
            </w:r>
          </w:p>
        </w:tc>
      </w:tr>
      <w:tr w:rsidR="008B0FE1" w:rsidRPr="00D5451C" w14:paraId="2092E039" w14:textId="77777777" w:rsidTr="00671916">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00086F3" w14:textId="77777777" w:rsidR="008B0FE1" w:rsidRDefault="008B0FE1" w:rsidP="00671916">
            <w:pPr>
              <w:pStyle w:val="INDICATORNUMBER"/>
              <w:rPr>
                <w:rStyle w:val="IntenseEmphasis"/>
                <w:b/>
                <w:bCs w:val="0"/>
                <w:i w:val="0"/>
                <w:iCs w:val="0"/>
                <w:color w:val="595959"/>
              </w:rPr>
            </w:pPr>
            <w:r>
              <w:rPr>
                <w:rStyle w:val="IntenseEmphasis"/>
                <w:b/>
                <w:bCs w:val="0"/>
                <w:i w:val="0"/>
                <w:iCs w:val="0"/>
                <w:color w:val="595959"/>
              </w:rPr>
              <w:t>OO 02.1</w:t>
            </w:r>
          </w:p>
        </w:tc>
        <w:tc>
          <w:tcPr>
            <w:tcW w:w="8075" w:type="dxa"/>
            <w:tcBorders>
              <w:bottom w:val="single" w:sz="4" w:space="0" w:color="A6A6A6"/>
            </w:tcBorders>
          </w:tcPr>
          <w:p w14:paraId="2F45B739" w14:textId="77777777" w:rsidR="008B0FE1" w:rsidRPr="008B0FE1" w:rsidRDefault="008B0FE1" w:rsidP="006719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8B0FE1">
              <w:rPr>
                <w:bCs/>
                <w:szCs w:val="18"/>
              </w:rPr>
              <w:t>Most organisation</w:t>
            </w:r>
            <w:r w:rsidR="00364CC5">
              <w:rPr>
                <w:bCs/>
                <w:szCs w:val="18"/>
              </w:rPr>
              <w:t>s</w:t>
            </w:r>
            <w:r w:rsidRPr="008B0FE1">
              <w:rPr>
                <w:bCs/>
                <w:szCs w:val="18"/>
              </w:rPr>
              <w:t xml:space="preserve"> have one headquarter office. However, if your organisation has more than one headquarter, please select the main location in terms of number of staff.</w:t>
            </w:r>
          </w:p>
        </w:tc>
      </w:tr>
      <w:tr w:rsidR="008B0FE1" w:rsidRPr="00D5451C" w14:paraId="422F5BA0" w14:textId="77777777" w:rsidTr="001709B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3DB0BC28" w14:textId="77777777" w:rsidR="008B0FE1" w:rsidRDefault="008B0FE1" w:rsidP="00671916">
            <w:pPr>
              <w:pStyle w:val="INDICATORNUMBER"/>
              <w:rPr>
                <w:rStyle w:val="IntenseEmphasis"/>
                <w:b/>
                <w:bCs w:val="0"/>
                <w:i w:val="0"/>
                <w:iCs w:val="0"/>
                <w:color w:val="595959"/>
              </w:rPr>
            </w:pPr>
            <w:r>
              <w:rPr>
                <w:rStyle w:val="IntenseEmphasis"/>
                <w:b/>
                <w:bCs w:val="0"/>
                <w:i w:val="0"/>
                <w:iCs w:val="0"/>
                <w:color w:val="595959"/>
              </w:rPr>
              <w:t>OO 02.2</w:t>
            </w:r>
          </w:p>
        </w:tc>
        <w:tc>
          <w:tcPr>
            <w:tcW w:w="8075" w:type="dxa"/>
            <w:tcBorders>
              <w:bottom w:val="single" w:sz="4" w:space="0" w:color="A6A6A6"/>
            </w:tcBorders>
          </w:tcPr>
          <w:p w14:paraId="402F0F04" w14:textId="77777777" w:rsidR="008B0FE1" w:rsidRDefault="008B0FE1"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This indicator is a proxy to measure the level of complexity faced by organisations. Please include any office part of your asset management business, irrespective of if they are research, analysis, sales, or administrative offices.</w:t>
            </w:r>
          </w:p>
          <w:p w14:paraId="685FE70A" w14:textId="77777777" w:rsidR="008B0FE1" w:rsidRPr="008B0FE1" w:rsidRDefault="008B0FE1"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B522C">
              <w:rPr>
                <w:bCs/>
                <w:szCs w:val="18"/>
              </w:rPr>
              <w:t xml:space="preserve">When a bank, insurance company or other institution is a </w:t>
            </w:r>
            <w:r>
              <w:rPr>
                <w:bCs/>
                <w:szCs w:val="18"/>
              </w:rPr>
              <w:t xml:space="preserve">PRI </w:t>
            </w:r>
            <w:r w:rsidRPr="00FB522C">
              <w:rPr>
                <w:bCs/>
                <w:szCs w:val="18"/>
              </w:rPr>
              <w:t xml:space="preserve">signatory only via its asset management </w:t>
            </w:r>
            <w:r>
              <w:rPr>
                <w:bCs/>
                <w:szCs w:val="18"/>
              </w:rPr>
              <w:t xml:space="preserve">subsidiary </w:t>
            </w:r>
            <w:r w:rsidRPr="00FB522C">
              <w:rPr>
                <w:bCs/>
                <w:szCs w:val="18"/>
              </w:rPr>
              <w:t xml:space="preserve">or </w:t>
            </w:r>
            <w:r>
              <w:rPr>
                <w:bCs/>
                <w:szCs w:val="18"/>
              </w:rPr>
              <w:t xml:space="preserve">business </w:t>
            </w:r>
            <w:r w:rsidRPr="00FB522C">
              <w:rPr>
                <w:bCs/>
                <w:szCs w:val="18"/>
              </w:rPr>
              <w:t xml:space="preserve">unit, it should only </w:t>
            </w:r>
            <w:r>
              <w:rPr>
                <w:bCs/>
                <w:szCs w:val="18"/>
              </w:rPr>
              <w:t>consider</w:t>
            </w:r>
            <w:r w:rsidRPr="00FB522C">
              <w:rPr>
                <w:bCs/>
                <w:szCs w:val="18"/>
              </w:rPr>
              <w:t xml:space="preserve"> the </w:t>
            </w:r>
            <w:r>
              <w:rPr>
                <w:bCs/>
                <w:szCs w:val="18"/>
              </w:rPr>
              <w:t>offices which include staff of</w:t>
            </w:r>
            <w:r w:rsidRPr="00FB522C">
              <w:rPr>
                <w:bCs/>
                <w:szCs w:val="18"/>
              </w:rPr>
              <w:t xml:space="preserve"> th</w:t>
            </w:r>
            <w:r>
              <w:rPr>
                <w:bCs/>
                <w:szCs w:val="18"/>
              </w:rPr>
              <w:t>at</w:t>
            </w:r>
            <w:r w:rsidRPr="00FB522C">
              <w:rPr>
                <w:bCs/>
                <w:szCs w:val="18"/>
              </w:rPr>
              <w:t xml:space="preserve"> </w:t>
            </w:r>
            <w:r>
              <w:rPr>
                <w:bCs/>
                <w:szCs w:val="18"/>
              </w:rPr>
              <w:t>subsidiary or business</w:t>
            </w:r>
            <w:r w:rsidRPr="00FB522C">
              <w:rPr>
                <w:bCs/>
                <w:szCs w:val="18"/>
              </w:rPr>
              <w:t xml:space="preserve"> unit.</w:t>
            </w:r>
          </w:p>
        </w:tc>
      </w:tr>
      <w:tr w:rsidR="008B0FE1" w:rsidRPr="00D5451C" w14:paraId="155DDB93" w14:textId="77777777" w:rsidTr="001709B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2DDADFAB" w14:textId="77777777" w:rsidR="008B0FE1" w:rsidRDefault="008B0FE1" w:rsidP="00671916">
            <w:pPr>
              <w:pStyle w:val="INDICATORNUMBER"/>
              <w:rPr>
                <w:rStyle w:val="IntenseEmphasis"/>
                <w:b/>
                <w:bCs w:val="0"/>
                <w:i w:val="0"/>
                <w:iCs w:val="0"/>
                <w:color w:val="595959"/>
              </w:rPr>
            </w:pPr>
            <w:r>
              <w:rPr>
                <w:rStyle w:val="IntenseEmphasis"/>
                <w:b/>
                <w:bCs w:val="0"/>
                <w:i w:val="0"/>
                <w:iCs w:val="0"/>
                <w:color w:val="595959"/>
              </w:rPr>
              <w:t>OO 02.</w:t>
            </w:r>
            <w:r w:rsidR="001709BE">
              <w:rPr>
                <w:rStyle w:val="IntenseEmphasis"/>
                <w:b/>
                <w:bCs w:val="0"/>
                <w:i w:val="0"/>
                <w:iCs w:val="0"/>
                <w:color w:val="595959"/>
              </w:rPr>
              <w:t>3</w:t>
            </w:r>
          </w:p>
        </w:tc>
        <w:tc>
          <w:tcPr>
            <w:tcW w:w="8075" w:type="dxa"/>
            <w:tcBorders>
              <w:top w:val="single" w:sz="4" w:space="0" w:color="A6A6A6"/>
              <w:bottom w:val="single" w:sz="4" w:space="0" w:color="0070C0"/>
            </w:tcBorders>
          </w:tcPr>
          <w:p w14:paraId="40C37518" w14:textId="77777777" w:rsidR="008B0FE1" w:rsidRDefault="008B0FE1"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B522C">
              <w:rPr>
                <w:bCs/>
                <w:szCs w:val="18"/>
              </w:rPr>
              <w:t xml:space="preserve">Staff numbers include full-time employees involved directly in the investment decision-making process, </w:t>
            </w:r>
            <w:r>
              <w:rPr>
                <w:bCs/>
                <w:szCs w:val="18"/>
              </w:rPr>
              <w:t xml:space="preserve">as well as </w:t>
            </w:r>
            <w:r w:rsidRPr="00FB522C">
              <w:rPr>
                <w:bCs/>
                <w:szCs w:val="18"/>
              </w:rPr>
              <w:t>supporting roles in administration, marketing and human resources.</w:t>
            </w:r>
          </w:p>
          <w:p w14:paraId="256FE89F" w14:textId="77777777" w:rsidR="00D35056" w:rsidRDefault="00D35056"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B522C">
              <w:rPr>
                <w:bCs/>
                <w:szCs w:val="18"/>
              </w:rPr>
              <w:t>Staff figures should not include beneficiaries or clients.</w:t>
            </w:r>
          </w:p>
          <w:p w14:paraId="513BD980" w14:textId="77777777" w:rsidR="00687083" w:rsidRPr="008B0FE1" w:rsidRDefault="00687083"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If the reporting organisation does not have any full time staff, please state zero and use OO 02.4 to provide </w:t>
            </w:r>
            <w:r w:rsidR="00D35056">
              <w:rPr>
                <w:bCs/>
                <w:szCs w:val="18"/>
              </w:rPr>
              <w:t xml:space="preserve">an </w:t>
            </w:r>
            <w:r>
              <w:rPr>
                <w:bCs/>
                <w:szCs w:val="18"/>
              </w:rPr>
              <w:t>explanation</w:t>
            </w:r>
            <w:r w:rsidR="00D35056">
              <w:rPr>
                <w:bCs/>
                <w:szCs w:val="18"/>
              </w:rPr>
              <w:t xml:space="preserve"> of the structure</w:t>
            </w:r>
            <w:r w:rsidR="00D129D6">
              <w:rPr>
                <w:bCs/>
                <w:szCs w:val="18"/>
              </w:rPr>
              <w:t xml:space="preserve">. </w:t>
            </w:r>
          </w:p>
          <w:p w14:paraId="18FBF7CB" w14:textId="77777777" w:rsidR="008B0FE1" w:rsidRPr="008B0FE1" w:rsidRDefault="008B0FE1" w:rsidP="008B0FE1">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FB522C">
              <w:rPr>
                <w:bCs/>
                <w:szCs w:val="18"/>
              </w:rPr>
              <w:t xml:space="preserve">When a bank, insurance company or other institution is a </w:t>
            </w:r>
            <w:r>
              <w:rPr>
                <w:bCs/>
                <w:szCs w:val="18"/>
              </w:rPr>
              <w:t xml:space="preserve">PRI </w:t>
            </w:r>
            <w:r w:rsidRPr="00FB522C">
              <w:rPr>
                <w:bCs/>
                <w:szCs w:val="18"/>
              </w:rPr>
              <w:t xml:space="preserve">signatory only via its asset management </w:t>
            </w:r>
            <w:r>
              <w:rPr>
                <w:bCs/>
                <w:szCs w:val="18"/>
              </w:rPr>
              <w:t xml:space="preserve">subsidiary </w:t>
            </w:r>
            <w:r w:rsidRPr="00FB522C">
              <w:rPr>
                <w:bCs/>
                <w:szCs w:val="18"/>
              </w:rPr>
              <w:t xml:space="preserve">or </w:t>
            </w:r>
            <w:r>
              <w:rPr>
                <w:bCs/>
                <w:szCs w:val="18"/>
              </w:rPr>
              <w:t xml:space="preserve">business </w:t>
            </w:r>
            <w:r w:rsidRPr="00FB522C">
              <w:rPr>
                <w:bCs/>
                <w:szCs w:val="18"/>
              </w:rPr>
              <w:t xml:space="preserve">unit, it should only </w:t>
            </w:r>
            <w:r>
              <w:rPr>
                <w:bCs/>
                <w:szCs w:val="18"/>
              </w:rPr>
              <w:t>consider</w:t>
            </w:r>
            <w:r w:rsidRPr="00FB522C">
              <w:rPr>
                <w:bCs/>
                <w:szCs w:val="18"/>
              </w:rPr>
              <w:t xml:space="preserve"> the staff of th</w:t>
            </w:r>
            <w:r>
              <w:rPr>
                <w:bCs/>
                <w:szCs w:val="18"/>
              </w:rPr>
              <w:t>at</w:t>
            </w:r>
            <w:r w:rsidRPr="00FB522C">
              <w:rPr>
                <w:bCs/>
                <w:szCs w:val="18"/>
              </w:rPr>
              <w:t xml:space="preserve"> </w:t>
            </w:r>
            <w:r>
              <w:rPr>
                <w:bCs/>
                <w:szCs w:val="18"/>
              </w:rPr>
              <w:t>subsidiary or business</w:t>
            </w:r>
            <w:r w:rsidRPr="00FB522C">
              <w:rPr>
                <w:bCs/>
                <w:szCs w:val="18"/>
              </w:rPr>
              <w:t xml:space="preserve"> unit.</w:t>
            </w:r>
          </w:p>
        </w:tc>
      </w:tr>
    </w:tbl>
    <w:p w14:paraId="4CBD59B5" w14:textId="77777777" w:rsidR="008B0FE1" w:rsidRDefault="008B0FE1" w:rsidP="008B0FE1">
      <w:pPr>
        <w:pStyle w:val="INDICATORNUMBER"/>
      </w:pPr>
    </w:p>
    <w:p w14:paraId="17274B18" w14:textId="77777777" w:rsidR="00C94F6A" w:rsidRDefault="00C94F6A">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A7666" w14:paraId="73727577" w14:textId="77777777" w:rsidTr="006719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9788CEB" w14:textId="77777777" w:rsidR="002A7666" w:rsidRPr="00356CDA" w:rsidRDefault="002A7666"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00C2EBDE" w14:textId="77777777" w:rsidR="002A7666" w:rsidRPr="00356CDA" w:rsidRDefault="002A7666"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0DF449E" w14:textId="77777777" w:rsidR="002A7666" w:rsidRPr="00356CDA" w:rsidRDefault="002A7666"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058383E" w14:textId="77777777" w:rsidR="002A7666" w:rsidRPr="00356CDA" w:rsidRDefault="002A7666" w:rsidP="00671916">
            <w:pPr>
              <w:widowControl/>
              <w:autoSpaceDE/>
              <w:autoSpaceDN/>
              <w:adjustRightInd/>
              <w:spacing w:after="0" w:line="240" w:lineRule="auto"/>
              <w:rPr>
                <w:rStyle w:val="IntenseEmphasis"/>
                <w:b w:val="0"/>
                <w:bCs w:val="0"/>
                <w:iCs w:val="0"/>
                <w:color w:val="FFFFFF" w:themeColor="background1"/>
              </w:rPr>
            </w:pPr>
            <w:r w:rsidRPr="00356CDA">
              <w:t>Principle</w:t>
            </w:r>
          </w:p>
        </w:tc>
      </w:tr>
      <w:tr w:rsidR="002A7666" w14:paraId="77C1B7DB" w14:textId="77777777" w:rsidTr="0067191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911595C" w14:textId="77777777" w:rsidR="002A7666" w:rsidRPr="00356CDA" w:rsidRDefault="002A7666" w:rsidP="00671916">
            <w:pPr>
              <w:pStyle w:val="SectionIndicatorHeaderText"/>
              <w:rPr>
                <w:rStyle w:val="IntenseEmphasis"/>
                <w:bCs w:val="0"/>
                <w:i w:val="0"/>
                <w:iCs w:val="0"/>
                <w:color w:val="FFFFFF" w:themeColor="background1"/>
              </w:rPr>
            </w:pPr>
            <w:r>
              <w:rPr>
                <w:rStyle w:val="IntenseEmphasis"/>
                <w:i w:val="0"/>
                <w:color w:val="FFFFFF" w:themeColor="background1"/>
              </w:rPr>
              <w:t>OO 03</w:t>
            </w:r>
          </w:p>
        </w:tc>
        <w:tc>
          <w:tcPr>
            <w:tcW w:w="3402" w:type="dxa"/>
          </w:tcPr>
          <w:p w14:paraId="799DCD19" w14:textId="77777777" w:rsidR="002A7666" w:rsidRPr="00356CDA" w:rsidRDefault="002A7666"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5D23E81" w14:textId="77777777" w:rsidR="002A7666" w:rsidRPr="00A57E01" w:rsidRDefault="002A7666"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DB4AF9B" w14:textId="77777777" w:rsidR="002A7666" w:rsidRPr="00356CDA" w:rsidRDefault="002A7666" w:rsidP="00671916">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DB731A3" w14:textId="77777777" w:rsidR="002A7666" w:rsidRDefault="002A7666" w:rsidP="002A7666">
      <w:pPr>
        <w:pStyle w:val="INDICATORNUMBER"/>
      </w:pPr>
    </w:p>
    <w:tbl>
      <w:tblPr>
        <w:tblStyle w:val="SubSectionIndicatorTableVOLUNTARY"/>
        <w:tblW w:w="9214" w:type="dxa"/>
        <w:tblInd w:w="5" w:type="dxa"/>
        <w:tblLook w:val="04A0" w:firstRow="1" w:lastRow="0" w:firstColumn="1" w:lastColumn="0" w:noHBand="0" w:noVBand="1"/>
      </w:tblPr>
      <w:tblGrid>
        <w:gridCol w:w="1134"/>
        <w:gridCol w:w="4040"/>
        <w:gridCol w:w="2020"/>
        <w:gridCol w:w="2020"/>
      </w:tblGrid>
      <w:tr w:rsidR="002A7666" w14:paraId="0BD013E7" w14:textId="77777777" w:rsidTr="0067191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7F81567" w14:textId="77777777" w:rsidR="002A7666" w:rsidRPr="00903B63" w:rsidRDefault="002A7666" w:rsidP="00671916">
            <w:pPr>
              <w:pStyle w:val="SectionIndicatorHeaderText"/>
              <w:rPr>
                <w:rStyle w:val="IntenseEmphasis"/>
                <w:b w:val="0"/>
                <w:bCs w:val="0"/>
                <w:i w:val="0"/>
                <w:iCs w:val="0"/>
                <w:color w:val="FFFFFF" w:themeColor="background1"/>
              </w:rPr>
            </w:pPr>
            <w:r>
              <w:rPr>
                <w:rStyle w:val="IntenseEmphasis"/>
                <w:i w:val="0"/>
                <w:color w:val="FFFFFF" w:themeColor="background1"/>
              </w:rPr>
              <w:t>OO 03</w:t>
            </w:r>
          </w:p>
        </w:tc>
        <w:tc>
          <w:tcPr>
            <w:tcW w:w="8080" w:type="dxa"/>
            <w:gridSpan w:val="3"/>
            <w:tcBorders>
              <w:top w:val="single" w:sz="4" w:space="0" w:color="0070C0"/>
              <w:bottom w:val="single" w:sz="4" w:space="0" w:color="0070C0"/>
              <w:right w:val="single" w:sz="4" w:space="0" w:color="0070C0"/>
            </w:tcBorders>
            <w:shd w:val="clear" w:color="auto" w:fill="0070C0"/>
          </w:tcPr>
          <w:p w14:paraId="6359EC6E" w14:textId="77777777" w:rsidR="002A7666" w:rsidRPr="00903B63" w:rsidRDefault="002A7666"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A7666" w14:paraId="43758248" w14:textId="77777777" w:rsidTr="002A766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48983386" w14:textId="77777777" w:rsidR="002A7666" w:rsidRPr="000D72DF" w:rsidRDefault="002A7666" w:rsidP="00671916">
            <w:pPr>
              <w:pStyle w:val="INDICATORNUMBER"/>
              <w:rPr>
                <w:rStyle w:val="IntenseEmphasis"/>
                <w:b/>
                <w:bCs w:val="0"/>
                <w:i w:val="0"/>
                <w:iCs w:val="0"/>
              </w:rPr>
            </w:pPr>
            <w:r>
              <w:rPr>
                <w:rStyle w:val="IntenseEmphasis"/>
                <w:b/>
                <w:bCs w:val="0"/>
                <w:i w:val="0"/>
                <w:iCs w:val="0"/>
                <w:color w:val="595959"/>
              </w:rPr>
              <w:t>OO 03.1</w:t>
            </w:r>
          </w:p>
        </w:tc>
        <w:tc>
          <w:tcPr>
            <w:tcW w:w="8080" w:type="dxa"/>
            <w:gridSpan w:val="3"/>
            <w:tcBorders>
              <w:top w:val="single" w:sz="4" w:space="0" w:color="0070C0"/>
              <w:right w:val="single" w:sz="4" w:space="0" w:color="0070C0"/>
            </w:tcBorders>
            <w:shd w:val="clear" w:color="auto" w:fill="DAEEF3" w:themeFill="accent5" w:themeFillTint="33"/>
          </w:tcPr>
          <w:p w14:paraId="11FD74C6" w14:textId="77777777" w:rsidR="002A7666" w:rsidRPr="002A7666" w:rsidRDefault="002A7666"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A7666">
              <w:rPr>
                <w:bCs/>
              </w:rPr>
              <w:t>Indicate whether you have subsidiaries within your organisation that are also PRI signatories in their own right.</w:t>
            </w:r>
          </w:p>
        </w:tc>
      </w:tr>
      <w:tr w:rsidR="002A7666" w14:paraId="78B6D011" w14:textId="77777777" w:rsidTr="002A7666">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0E13E065" w14:textId="77777777" w:rsidR="002A7666" w:rsidRDefault="002A7666" w:rsidP="00671916">
            <w:pPr>
              <w:widowControl/>
              <w:autoSpaceDE/>
              <w:autoSpaceDN/>
              <w:adjustRightInd/>
              <w:spacing w:after="0" w:line="240" w:lineRule="auto"/>
              <w:rPr>
                <w:rStyle w:val="IntenseEmphasis"/>
                <w:b w:val="0"/>
                <w:bCs w:val="0"/>
                <w:i w:val="0"/>
                <w:iCs w:val="0"/>
              </w:rPr>
            </w:pPr>
          </w:p>
        </w:tc>
        <w:tc>
          <w:tcPr>
            <w:tcW w:w="4040" w:type="dxa"/>
            <w:tcBorders>
              <w:top w:val="nil"/>
              <w:bottom w:val="single" w:sz="4" w:space="0" w:color="0070C0"/>
              <w:right w:val="single" w:sz="4" w:space="0" w:color="A6A6A6" w:themeColor="background1" w:themeShade="A6"/>
            </w:tcBorders>
          </w:tcPr>
          <w:p w14:paraId="2B944D2C" w14:textId="77777777" w:rsidR="002A7666" w:rsidRDefault="002A7666"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040" w:type="dxa"/>
            <w:gridSpan w:val="2"/>
            <w:tcBorders>
              <w:top w:val="nil"/>
              <w:left w:val="single" w:sz="4" w:space="0" w:color="A6A6A6" w:themeColor="background1" w:themeShade="A6"/>
              <w:bottom w:val="single" w:sz="4" w:space="0" w:color="0070C0"/>
              <w:right w:val="single" w:sz="4" w:space="0" w:color="0070C0"/>
            </w:tcBorders>
          </w:tcPr>
          <w:p w14:paraId="73615996" w14:textId="77777777" w:rsidR="002A7666" w:rsidRDefault="002A7666"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F57F0C" w14:paraId="5008D083" w14:textId="77777777" w:rsidTr="00CE0C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185910B1" w14:textId="77777777" w:rsidR="00F57F0C" w:rsidRDefault="00F57F0C" w:rsidP="00671916">
            <w:pPr>
              <w:pStyle w:val="INDICATORNUMBER"/>
              <w:rPr>
                <w:rStyle w:val="IntenseEmphasis"/>
                <w:b/>
                <w:bCs w:val="0"/>
                <w:i w:val="0"/>
                <w:iCs w:val="0"/>
              </w:rPr>
            </w:pPr>
            <w:r>
              <w:rPr>
                <w:rStyle w:val="IntenseEmphasis"/>
                <w:b/>
                <w:bCs w:val="0"/>
                <w:i w:val="0"/>
                <w:iCs w:val="0"/>
                <w:color w:val="595959"/>
              </w:rPr>
              <w:t>OO 03.2</w:t>
            </w:r>
          </w:p>
          <w:p w14:paraId="2BE21B29" w14:textId="77777777" w:rsidR="00F57F0C" w:rsidRDefault="00F57F0C" w:rsidP="00671916">
            <w:pPr>
              <w:widowControl/>
              <w:autoSpaceDE/>
              <w:autoSpaceDN/>
              <w:adjustRightInd/>
              <w:spacing w:after="0" w:line="240" w:lineRule="auto"/>
              <w:rPr>
                <w:rStyle w:val="IntenseEmphasis"/>
                <w:b w:val="0"/>
                <w:bCs w:val="0"/>
                <w:i w:val="0"/>
                <w:iCs w:val="0"/>
              </w:rPr>
            </w:pPr>
          </w:p>
          <w:p w14:paraId="1C38CAF7" w14:textId="77777777" w:rsidR="00F57F0C" w:rsidRDefault="00F57F0C" w:rsidP="00671916">
            <w:pPr>
              <w:widowControl/>
              <w:autoSpaceDE/>
              <w:autoSpaceDN/>
              <w:adjustRightInd/>
              <w:spacing w:after="0" w:line="240" w:lineRule="auto"/>
              <w:rPr>
                <w:rStyle w:val="IntenseEmphasis"/>
                <w:b w:val="0"/>
                <w:bCs w:val="0"/>
                <w:i w:val="0"/>
                <w:iCs w:val="0"/>
              </w:rPr>
            </w:pPr>
          </w:p>
          <w:p w14:paraId="49CF1BC1" w14:textId="77777777" w:rsidR="00F57F0C" w:rsidRDefault="00F57F0C" w:rsidP="00671916">
            <w:pPr>
              <w:widowControl/>
              <w:autoSpaceDE/>
              <w:autoSpaceDN/>
              <w:adjustRightInd/>
              <w:spacing w:after="0" w:line="240" w:lineRule="auto"/>
              <w:rPr>
                <w:rStyle w:val="IntenseEmphasis"/>
                <w:b w:val="0"/>
                <w:bCs w:val="0"/>
                <w:i w:val="0"/>
                <w:iCs w:val="0"/>
              </w:rPr>
            </w:pPr>
          </w:p>
          <w:p w14:paraId="29689388" w14:textId="77777777" w:rsidR="00F57F0C" w:rsidRDefault="00F57F0C" w:rsidP="00671916">
            <w:pPr>
              <w:widowControl/>
              <w:autoSpaceDE/>
              <w:autoSpaceDN/>
              <w:adjustRightInd/>
              <w:spacing w:after="0" w:line="240" w:lineRule="auto"/>
              <w:rPr>
                <w:rStyle w:val="IntenseEmphasis"/>
                <w:b w:val="0"/>
                <w:bCs w:val="0"/>
                <w:i w:val="0"/>
                <w:iCs w:val="0"/>
              </w:rPr>
            </w:pPr>
          </w:p>
          <w:p w14:paraId="2BF088C5" w14:textId="77777777" w:rsidR="00F57F0C" w:rsidRDefault="00F57F0C" w:rsidP="00671916">
            <w:pPr>
              <w:spacing w:after="0" w:line="240" w:lineRule="auto"/>
              <w:rPr>
                <w:rStyle w:val="IntenseEmphasis"/>
                <w:b w:val="0"/>
                <w:bCs w:val="0"/>
                <w:i w:val="0"/>
                <w:iCs w:val="0"/>
              </w:rPr>
            </w:pPr>
          </w:p>
        </w:tc>
        <w:tc>
          <w:tcPr>
            <w:tcW w:w="8080" w:type="dxa"/>
            <w:gridSpan w:val="3"/>
            <w:tcBorders>
              <w:top w:val="single" w:sz="4" w:space="0" w:color="0070C0"/>
              <w:right w:val="single" w:sz="4" w:space="0" w:color="0070C0"/>
            </w:tcBorders>
            <w:shd w:val="clear" w:color="auto" w:fill="DAEEF3" w:themeFill="accent5" w:themeFillTint="33"/>
          </w:tcPr>
          <w:p w14:paraId="45BBC888" w14:textId="77777777" w:rsidR="00F57F0C" w:rsidRPr="00CE0C51" w:rsidRDefault="00F57F0C" w:rsidP="00671916">
            <w:pPr>
              <w:pStyle w:val="INDICATORTEXT"/>
              <w:cnfStyle w:val="000000100000" w:firstRow="0" w:lastRow="0" w:firstColumn="0" w:lastColumn="0" w:oddVBand="0" w:evenVBand="0" w:oddHBand="1" w:evenHBand="0" w:firstRowFirstColumn="0" w:firstRowLastColumn="0" w:lastRowFirstColumn="0" w:lastRowLastColumn="0"/>
            </w:pPr>
            <w:r w:rsidRPr="00CE0C51">
              <w:t>L</w:t>
            </w:r>
            <w:r w:rsidRPr="00CE0C51">
              <w:rPr>
                <w:bCs/>
              </w:rPr>
              <w:t>ist your subsidiaries that are separate PRI signatories and indicate if you would like to report their RI activities in your organisation’s consolidated report.</w:t>
            </w:r>
          </w:p>
        </w:tc>
      </w:tr>
      <w:tr w:rsidR="00F57F0C" w14:paraId="0154BBC2" w14:textId="77777777" w:rsidTr="00EE0FBA">
        <w:trPr>
          <w:trHeight w:val="499"/>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7D3419E3" w14:textId="77777777" w:rsidR="00F57F0C" w:rsidRDefault="00F57F0C" w:rsidP="00671916">
            <w:pPr>
              <w:spacing w:after="0" w:line="240" w:lineRule="auto"/>
              <w:rPr>
                <w:rStyle w:val="IntenseEmphasis"/>
                <w:b w:val="0"/>
                <w:bCs w:val="0"/>
                <w:i w:val="0"/>
                <w:iCs w:val="0"/>
                <w:color w:val="595959"/>
              </w:rPr>
            </w:pPr>
          </w:p>
        </w:tc>
        <w:tc>
          <w:tcPr>
            <w:tcW w:w="4040" w:type="dxa"/>
            <w:tcBorders>
              <w:top w:val="nil"/>
              <w:bottom w:val="nil"/>
              <w:right w:val="single" w:sz="4" w:space="0" w:color="D9D9D9" w:themeColor="background1" w:themeShade="D9"/>
            </w:tcBorders>
            <w:shd w:val="clear" w:color="auto" w:fill="A6A6A6" w:themeFill="background1" w:themeFillShade="A6"/>
          </w:tcPr>
          <w:p w14:paraId="52D213AC" w14:textId="77777777" w:rsidR="00F57F0C" w:rsidRPr="00CE0C51" w:rsidRDefault="00F57F0C" w:rsidP="00EE0FB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CE0C51">
              <w:rPr>
                <w:b/>
                <w:color w:val="FFFFFF" w:themeColor="background1"/>
                <w:sz w:val="18"/>
              </w:rPr>
              <w:t xml:space="preserve">Name of PRI signatory subsidiary </w:t>
            </w:r>
          </w:p>
        </w:tc>
        <w:tc>
          <w:tcPr>
            <w:tcW w:w="4040" w:type="dxa"/>
            <w:gridSpan w:val="2"/>
            <w:tcBorders>
              <w:top w:val="nil"/>
              <w:left w:val="single" w:sz="4" w:space="0" w:color="D9D9D9" w:themeColor="background1" w:themeShade="D9"/>
              <w:bottom w:val="nil"/>
              <w:right w:val="single" w:sz="4" w:space="0" w:color="0070C0"/>
            </w:tcBorders>
            <w:shd w:val="clear" w:color="auto" w:fill="A6A6A6" w:themeFill="background1" w:themeFillShade="A6"/>
          </w:tcPr>
          <w:p w14:paraId="60499136" w14:textId="77777777" w:rsidR="00F57F0C" w:rsidRPr="00CE0C51" w:rsidRDefault="00F57F0C" w:rsidP="00EE0FBA">
            <w:pPr>
              <w:spacing w:before="0" w:after="0" w:line="240" w:lineRule="auto"/>
              <w:cnfStyle w:val="000000000000" w:firstRow="0" w:lastRow="0" w:firstColumn="0" w:lastColumn="0" w:oddVBand="0" w:evenVBand="0" w:oddHBand="0" w:evenHBand="0" w:firstRowFirstColumn="0" w:firstRowLastColumn="0" w:lastRowFirstColumn="0" w:lastRowLastColumn="0"/>
              <w:rPr>
                <w:b/>
                <w:noProof/>
                <w:color w:val="FFFFFF" w:themeColor="background1"/>
                <w:lang w:val="en-US" w:bidi="he-IL"/>
              </w:rPr>
            </w:pPr>
            <w:r w:rsidRPr="00CE0C51">
              <w:rPr>
                <w:b/>
                <w:noProof/>
                <w:color w:val="FFFFFF" w:themeColor="background1"/>
                <w:sz w:val="18"/>
                <w:lang w:val="en-US" w:bidi="he-IL"/>
              </w:rPr>
              <w:t>RI implementation reported here on a consolidated basis</w:t>
            </w:r>
          </w:p>
        </w:tc>
      </w:tr>
      <w:tr w:rsidR="00926297" w14:paraId="5900B1E4" w14:textId="77777777" w:rsidTr="00671916">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2AB3AD9C" w14:textId="77777777" w:rsidR="00926297" w:rsidRDefault="00926297" w:rsidP="00926297">
            <w:pPr>
              <w:spacing w:after="0" w:line="240" w:lineRule="auto"/>
              <w:rPr>
                <w:rStyle w:val="IntenseEmphasis"/>
                <w:b w:val="0"/>
                <w:bCs w:val="0"/>
                <w:i w:val="0"/>
                <w:iCs w:val="0"/>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4A1812FD" w14:textId="77777777" w:rsidR="00926297" w:rsidRPr="00CE0C51" w:rsidRDefault="00926297" w:rsidP="00926297">
            <w:pPr>
              <w:pStyle w:val="INDICATORTEXT"/>
              <w:cnfStyle w:val="000000100000" w:firstRow="0" w:lastRow="0" w:firstColumn="0" w:lastColumn="0" w:oddVBand="0" w:evenVBand="0" w:oddHBand="1" w:evenHBand="0" w:firstRowFirstColumn="0" w:firstRowLastColumn="0" w:lastRowFirstColumn="0" w:lastRowLastColumn="0"/>
            </w:pPr>
            <w:r>
              <w:t xml:space="preserve"> </w:t>
            </w:r>
          </w:p>
        </w:tc>
        <w:tc>
          <w:tcPr>
            <w:tcW w:w="202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9D46AC" w14:textId="324A5C36" w:rsidR="00926297" w:rsidRPr="00CE0C51"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pPr>
            <w:r w:rsidRPr="00FB522C">
              <w:sym w:font="Wingdings" w:char="F06D"/>
            </w:r>
            <w:r w:rsidRPr="00FB522C">
              <w:t xml:space="preserve"> Yes</w:t>
            </w:r>
          </w:p>
        </w:tc>
        <w:tc>
          <w:tcPr>
            <w:tcW w:w="20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64ACECAE" w14:textId="14E7D681" w:rsidR="00926297" w:rsidRPr="00CE0C51"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pPr>
            <w:r w:rsidRPr="00FB522C">
              <w:sym w:font="Wingdings" w:char="F06D"/>
            </w:r>
            <w:r>
              <w:t xml:space="preserve"> No</w:t>
            </w:r>
          </w:p>
        </w:tc>
      </w:tr>
      <w:tr w:rsidR="00926297" w14:paraId="5216D900" w14:textId="77777777" w:rsidTr="00671916">
        <w:trPr>
          <w:trHeight w:val="28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0AB55A23" w14:textId="77777777" w:rsidR="00926297" w:rsidRDefault="00926297" w:rsidP="00926297">
            <w:pPr>
              <w:spacing w:after="0" w:line="240" w:lineRule="auto"/>
              <w:rPr>
                <w:rStyle w:val="IntenseEmphasis"/>
                <w:b w:val="0"/>
                <w:bCs w:val="0"/>
                <w:i w:val="0"/>
                <w:iCs w:val="0"/>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6A4FB02D" w14:textId="77777777" w:rsidR="00926297" w:rsidRDefault="00926297" w:rsidP="00926297">
            <w:pPr>
              <w:pStyle w:val="INDICATORTEXT"/>
              <w:cnfStyle w:val="000000000000" w:firstRow="0" w:lastRow="0" w:firstColumn="0" w:lastColumn="0" w:oddVBand="0" w:evenVBand="0" w:oddHBand="0" w:evenHBand="0" w:firstRowFirstColumn="0" w:firstRowLastColumn="0" w:lastRowFirstColumn="0" w:lastRowLastColumn="0"/>
            </w:pPr>
          </w:p>
        </w:tc>
        <w:tc>
          <w:tcPr>
            <w:tcW w:w="202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26A8C9" w14:textId="77777777" w:rsidR="00926297" w:rsidRPr="00FB522C"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pPr>
            <w:r w:rsidRPr="00FB522C">
              <w:sym w:font="Wingdings" w:char="F06D"/>
            </w:r>
            <w:r w:rsidRPr="00FB522C">
              <w:t xml:space="preserve"> Yes</w:t>
            </w:r>
          </w:p>
        </w:tc>
        <w:tc>
          <w:tcPr>
            <w:tcW w:w="20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7C25D2D9" w14:textId="77777777" w:rsidR="00926297" w:rsidRPr="00FB522C"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No</w:t>
            </w:r>
          </w:p>
        </w:tc>
      </w:tr>
      <w:tr w:rsidR="00926297" w14:paraId="3AC2FEE5" w14:textId="77777777" w:rsidTr="00671916">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518FACBE" w14:textId="77777777" w:rsidR="00926297" w:rsidRDefault="00926297" w:rsidP="00926297">
            <w:pPr>
              <w:spacing w:after="0" w:line="240" w:lineRule="auto"/>
              <w:rPr>
                <w:rStyle w:val="IntenseEmphasis"/>
                <w:b w:val="0"/>
                <w:bCs w:val="0"/>
                <w:i w:val="0"/>
                <w:iCs w:val="0"/>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0FE2C367" w14:textId="77777777" w:rsidR="00926297" w:rsidRDefault="00926297" w:rsidP="00926297">
            <w:pPr>
              <w:pStyle w:val="INDICATORTEXT"/>
              <w:cnfStyle w:val="000000100000" w:firstRow="0" w:lastRow="0" w:firstColumn="0" w:lastColumn="0" w:oddVBand="0" w:evenVBand="0" w:oddHBand="1" w:evenHBand="0" w:firstRowFirstColumn="0" w:firstRowLastColumn="0" w:lastRowFirstColumn="0" w:lastRowLastColumn="0"/>
            </w:pPr>
          </w:p>
        </w:tc>
        <w:tc>
          <w:tcPr>
            <w:tcW w:w="202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6EF9BF" w14:textId="77777777" w:rsidR="00926297" w:rsidRPr="00FB522C"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pPr>
            <w:r w:rsidRPr="00FB522C">
              <w:sym w:font="Wingdings" w:char="F06D"/>
            </w:r>
            <w:r w:rsidRPr="00FB522C">
              <w:t xml:space="preserve"> Yes</w:t>
            </w:r>
          </w:p>
        </w:tc>
        <w:tc>
          <w:tcPr>
            <w:tcW w:w="20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16FD820" w14:textId="77777777" w:rsidR="00926297"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pPr>
            <w:r w:rsidRPr="00FB522C">
              <w:sym w:font="Wingdings" w:char="F06D"/>
            </w:r>
            <w:r>
              <w:t xml:space="preserve"> No</w:t>
            </w:r>
          </w:p>
        </w:tc>
      </w:tr>
      <w:tr w:rsidR="00926297" w14:paraId="6124ED5E" w14:textId="77777777" w:rsidTr="00671916">
        <w:trPr>
          <w:trHeight w:val="28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65B964AB" w14:textId="77777777" w:rsidR="00926297" w:rsidRDefault="00926297" w:rsidP="00926297">
            <w:pPr>
              <w:spacing w:after="0" w:line="240" w:lineRule="auto"/>
              <w:rPr>
                <w:rStyle w:val="IntenseEmphasis"/>
                <w:b w:val="0"/>
                <w:bCs w:val="0"/>
                <w:i w:val="0"/>
                <w:iCs w:val="0"/>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1457D262" w14:textId="77777777" w:rsidR="00926297" w:rsidRDefault="00926297" w:rsidP="00926297">
            <w:pPr>
              <w:pStyle w:val="INDICATORTEXT"/>
              <w:cnfStyle w:val="000000000000" w:firstRow="0" w:lastRow="0" w:firstColumn="0" w:lastColumn="0" w:oddVBand="0" w:evenVBand="0" w:oddHBand="0" w:evenHBand="0" w:firstRowFirstColumn="0" w:firstRowLastColumn="0" w:lastRowFirstColumn="0" w:lastRowLastColumn="0"/>
            </w:pPr>
          </w:p>
        </w:tc>
        <w:tc>
          <w:tcPr>
            <w:tcW w:w="202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2EC06A" w14:textId="77777777" w:rsidR="00926297" w:rsidRPr="00FB522C"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pPr>
            <w:r w:rsidRPr="00FB522C">
              <w:sym w:font="Wingdings" w:char="F06D"/>
            </w:r>
            <w:r w:rsidRPr="00FB522C">
              <w:t xml:space="preserve"> Yes</w:t>
            </w:r>
          </w:p>
        </w:tc>
        <w:tc>
          <w:tcPr>
            <w:tcW w:w="20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04984893" w14:textId="77777777" w:rsidR="00926297"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No</w:t>
            </w:r>
          </w:p>
        </w:tc>
      </w:tr>
      <w:tr w:rsidR="00926297" w14:paraId="50F9D235" w14:textId="77777777" w:rsidTr="00671916">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60B3114E" w14:textId="77777777" w:rsidR="00926297" w:rsidRDefault="00926297" w:rsidP="00926297">
            <w:pPr>
              <w:spacing w:after="0" w:line="240" w:lineRule="auto"/>
              <w:rPr>
                <w:rStyle w:val="IntenseEmphasis"/>
                <w:b w:val="0"/>
                <w:bCs w:val="0"/>
                <w:i w:val="0"/>
                <w:iCs w:val="0"/>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50ABB53A" w14:textId="77777777" w:rsidR="00926297" w:rsidRDefault="00926297" w:rsidP="00926297">
            <w:pPr>
              <w:pStyle w:val="INDICATORTEXT"/>
              <w:cnfStyle w:val="000000100000" w:firstRow="0" w:lastRow="0" w:firstColumn="0" w:lastColumn="0" w:oddVBand="0" w:evenVBand="0" w:oddHBand="1" w:evenHBand="0" w:firstRowFirstColumn="0" w:firstRowLastColumn="0" w:lastRowFirstColumn="0" w:lastRowLastColumn="0"/>
            </w:pPr>
          </w:p>
        </w:tc>
        <w:tc>
          <w:tcPr>
            <w:tcW w:w="202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6544E61" w14:textId="77777777" w:rsidR="00926297" w:rsidRPr="00FB522C"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pPr>
            <w:r w:rsidRPr="00FB522C">
              <w:sym w:font="Wingdings" w:char="F06D"/>
            </w:r>
            <w:r w:rsidRPr="00FB522C">
              <w:t xml:space="preserve"> Yes</w:t>
            </w:r>
          </w:p>
        </w:tc>
        <w:tc>
          <w:tcPr>
            <w:tcW w:w="20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4B4FD70C" w14:textId="77777777" w:rsidR="00926297" w:rsidRDefault="00926297" w:rsidP="00926297">
            <w:pPr>
              <w:pStyle w:val="INDICATORTEXT"/>
              <w:jc w:val="center"/>
              <w:cnfStyle w:val="000000100000" w:firstRow="0" w:lastRow="0" w:firstColumn="0" w:lastColumn="0" w:oddVBand="0" w:evenVBand="0" w:oddHBand="1" w:evenHBand="0" w:firstRowFirstColumn="0" w:firstRowLastColumn="0" w:lastRowFirstColumn="0" w:lastRowLastColumn="0"/>
            </w:pPr>
            <w:r w:rsidRPr="00FB522C">
              <w:sym w:font="Wingdings" w:char="F06D"/>
            </w:r>
            <w:r>
              <w:t xml:space="preserve"> No</w:t>
            </w:r>
          </w:p>
        </w:tc>
      </w:tr>
      <w:tr w:rsidR="00926297" w14:paraId="34CC98FC" w14:textId="77777777" w:rsidTr="00671916">
        <w:trPr>
          <w:trHeight w:val="28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1B0215D8" w14:textId="77777777" w:rsidR="00926297" w:rsidRDefault="00926297" w:rsidP="00926297">
            <w:pPr>
              <w:widowControl/>
              <w:autoSpaceDE/>
              <w:autoSpaceDN/>
              <w:adjustRightInd/>
              <w:spacing w:after="0" w:line="240" w:lineRule="auto"/>
              <w:rPr>
                <w:rStyle w:val="IntenseEmphasis"/>
                <w:b w:val="0"/>
                <w:bCs w:val="0"/>
                <w:i w:val="0"/>
                <w:iCs w:val="0"/>
              </w:rPr>
            </w:pPr>
          </w:p>
        </w:tc>
        <w:tc>
          <w:tcPr>
            <w:tcW w:w="4040" w:type="dxa"/>
            <w:tcBorders>
              <w:top w:val="nil"/>
              <w:bottom w:val="single" w:sz="4" w:space="0" w:color="A6A6A6" w:themeColor="background1" w:themeShade="A6"/>
              <w:right w:val="single" w:sz="4" w:space="0" w:color="A6A6A6" w:themeColor="background1" w:themeShade="A6"/>
            </w:tcBorders>
            <w:shd w:val="clear" w:color="auto" w:fill="auto"/>
          </w:tcPr>
          <w:p w14:paraId="3A0CCA19" w14:textId="77777777" w:rsidR="00926297" w:rsidRDefault="00926297" w:rsidP="00926297">
            <w:pPr>
              <w:pStyle w:val="INDICATORTEXT"/>
              <w:cnfStyle w:val="000000000000" w:firstRow="0" w:lastRow="0" w:firstColumn="0" w:lastColumn="0" w:oddVBand="0" w:evenVBand="0" w:oddHBand="0" w:evenHBand="0" w:firstRowFirstColumn="0" w:firstRowLastColumn="0" w:lastRowFirstColumn="0" w:lastRowLastColumn="0"/>
            </w:pPr>
          </w:p>
        </w:tc>
        <w:tc>
          <w:tcPr>
            <w:tcW w:w="202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B1F7A1" w14:textId="77777777" w:rsidR="00926297" w:rsidRPr="00FB522C"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pPr>
            <w:r w:rsidRPr="00FB522C">
              <w:sym w:font="Wingdings" w:char="F06D"/>
            </w:r>
            <w:r w:rsidRPr="00FB522C">
              <w:t xml:space="preserve"> Yes</w:t>
            </w:r>
          </w:p>
        </w:tc>
        <w:tc>
          <w:tcPr>
            <w:tcW w:w="20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21758719" w14:textId="77777777" w:rsidR="00926297" w:rsidRDefault="00926297" w:rsidP="00926297">
            <w:pPr>
              <w:pStyle w:val="INDICATORTEXT"/>
              <w:jc w:val="center"/>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No</w:t>
            </w:r>
          </w:p>
        </w:tc>
      </w:tr>
      <w:tr w:rsidR="00CE0C51" w14:paraId="5D1F427F" w14:textId="77777777" w:rsidTr="0067191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2815B94A" w14:textId="77777777" w:rsidR="00CE0C51" w:rsidRPr="00AE100E" w:rsidRDefault="00CE0C51" w:rsidP="007D04A5">
            <w:pPr>
              <w:pStyle w:val="INDICATORNUMBER"/>
              <w:rPr>
                <w:rStyle w:val="IntenseEmphasis"/>
                <w:b/>
                <w:bCs w:val="0"/>
                <w:i w:val="0"/>
                <w:iCs w:val="0"/>
                <w:color w:val="595959"/>
              </w:rPr>
            </w:pPr>
            <w:r>
              <w:rPr>
                <w:rStyle w:val="IntenseEmphasis"/>
                <w:b/>
                <w:bCs w:val="0"/>
                <w:i w:val="0"/>
                <w:iCs w:val="0"/>
                <w:color w:val="595959"/>
              </w:rPr>
              <w:t>OO 0</w:t>
            </w:r>
            <w:r w:rsidR="007D04A5">
              <w:rPr>
                <w:rStyle w:val="IntenseEmphasis"/>
                <w:b/>
                <w:bCs w:val="0"/>
                <w:i w:val="0"/>
                <w:iCs w:val="0"/>
                <w:color w:val="595959"/>
              </w:rPr>
              <w:t>3.3</w:t>
            </w:r>
          </w:p>
        </w:tc>
        <w:tc>
          <w:tcPr>
            <w:tcW w:w="8080" w:type="dxa"/>
            <w:gridSpan w:val="3"/>
            <w:tcBorders>
              <w:top w:val="single" w:sz="4" w:space="0" w:color="0070C0"/>
              <w:right w:val="single" w:sz="4" w:space="0" w:color="0070C0"/>
            </w:tcBorders>
            <w:shd w:val="clear" w:color="auto" w:fill="DAEEF3" w:themeFill="accent5" w:themeFillTint="33"/>
          </w:tcPr>
          <w:p w14:paraId="64721922" w14:textId="77777777" w:rsidR="00CE0C51" w:rsidRPr="001C0916" w:rsidRDefault="00CE0C51" w:rsidP="00671916">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083B119C" w14:textId="77777777" w:rsidR="00CE0C51" w:rsidRPr="005B4C52" w:rsidRDefault="00CE0C51" w:rsidP="00671916">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E0C51" w14:paraId="485ED4FE" w14:textId="77777777" w:rsidTr="00671916">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1346DE27" w14:textId="77777777" w:rsidR="00CE0C51" w:rsidRDefault="00CE0C51" w:rsidP="00671916">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20C533BE" w14:textId="77777777" w:rsidR="00CE0C51" w:rsidRDefault="00CE0C51" w:rsidP="00671916">
            <w:pPr>
              <w:pStyle w:val="INDICATORTEXT"/>
              <w:cnfStyle w:val="000000000000" w:firstRow="0" w:lastRow="0" w:firstColumn="0" w:lastColumn="0" w:oddVBand="0" w:evenVBand="0" w:oddHBand="0" w:evenHBand="0" w:firstRowFirstColumn="0" w:firstRowLastColumn="0" w:lastRowFirstColumn="0" w:lastRowLastColumn="0"/>
            </w:pPr>
          </w:p>
        </w:tc>
      </w:tr>
    </w:tbl>
    <w:p w14:paraId="791DED5C" w14:textId="77777777" w:rsidR="007D04A5" w:rsidRDefault="007D04A5" w:rsidP="007D04A5">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7D04A5" w14:paraId="12B56824" w14:textId="77777777" w:rsidTr="0067191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C27E181" w14:textId="77777777" w:rsidR="007D04A5" w:rsidRPr="00DC20FA" w:rsidRDefault="007D04A5" w:rsidP="00671916">
            <w:pPr>
              <w:pStyle w:val="SectionIndicatorHeaderText"/>
              <w:rPr>
                <w:rStyle w:val="IntenseEmphasis"/>
                <w:b w:val="0"/>
                <w:bCs w:val="0"/>
                <w:i w:val="0"/>
                <w:iCs w:val="0"/>
                <w:color w:val="FFFFFF" w:themeColor="background1"/>
              </w:rPr>
            </w:pPr>
            <w:r>
              <w:rPr>
                <w:rStyle w:val="IntenseEmphasis"/>
                <w:b w:val="0"/>
                <w:i w:val="0"/>
                <w:color w:val="FFFFFF" w:themeColor="background1"/>
              </w:rPr>
              <w:t>OO 03</w:t>
            </w:r>
          </w:p>
        </w:tc>
        <w:tc>
          <w:tcPr>
            <w:tcW w:w="8075" w:type="dxa"/>
          </w:tcPr>
          <w:p w14:paraId="7102C7BC" w14:textId="77777777" w:rsidR="007D04A5" w:rsidRPr="00DC20FA" w:rsidRDefault="007D04A5"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7D04A5" w:rsidRPr="00D5451C" w14:paraId="2119211B" w14:textId="77777777" w:rsidTr="00671916">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468F5D5" w14:textId="77777777" w:rsidR="007D04A5" w:rsidRPr="000D72DF" w:rsidRDefault="007D04A5" w:rsidP="00671916">
            <w:pPr>
              <w:pStyle w:val="INDICATORNUMBER"/>
              <w:rPr>
                <w:rStyle w:val="IntenseEmphasis"/>
                <w:b/>
                <w:bCs w:val="0"/>
                <w:i w:val="0"/>
                <w:iCs w:val="0"/>
              </w:rPr>
            </w:pPr>
            <w:r>
              <w:rPr>
                <w:rStyle w:val="IntenseEmphasis"/>
                <w:b/>
                <w:bCs w:val="0"/>
                <w:i w:val="0"/>
                <w:iCs w:val="0"/>
                <w:color w:val="595959"/>
              </w:rPr>
              <w:t>OO 03</w:t>
            </w:r>
          </w:p>
        </w:tc>
        <w:tc>
          <w:tcPr>
            <w:tcW w:w="8075" w:type="dxa"/>
            <w:tcBorders>
              <w:bottom w:val="single" w:sz="4" w:space="0" w:color="A6A6A6"/>
            </w:tcBorders>
          </w:tcPr>
          <w:p w14:paraId="59ABD487" w14:textId="77777777" w:rsidR="007D04A5" w:rsidRPr="007D04A5" w:rsidRDefault="007D04A5" w:rsidP="007D04A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D04A5">
              <w:rPr>
                <w:bCs/>
                <w:szCs w:val="18"/>
              </w:rPr>
              <w:t>The PRI requires that the highest level of a signatory organisation signs up on behalf of the entire organisation, including its subsidiaries. This means that signatories are typically required to report on all of their consolidated AUM.</w:t>
            </w:r>
          </w:p>
          <w:p w14:paraId="30052B51" w14:textId="1D1CD806" w:rsidR="007D04A5" w:rsidRPr="007D04A5" w:rsidRDefault="007D04A5" w:rsidP="007D04A5">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7D04A5">
              <w:rPr>
                <w:bCs/>
                <w:szCs w:val="18"/>
              </w:rPr>
              <w:t xml:space="preserve">However, once an organisation has become a signatory, its subsidiaries may still choose to sign up independently. If you are a majority owner of a subsidiary that has signed </w:t>
            </w:r>
            <w:r w:rsidR="00A2088F">
              <w:rPr>
                <w:bCs/>
                <w:szCs w:val="18"/>
              </w:rPr>
              <w:t>the PRI</w:t>
            </w:r>
            <w:r w:rsidRPr="007D04A5">
              <w:rPr>
                <w:bCs/>
                <w:szCs w:val="18"/>
              </w:rPr>
              <w:t xml:space="preserve"> independently, the PRI still encourages you to report on all of your AUM</w:t>
            </w:r>
            <w:r w:rsidR="00364CC5">
              <w:rPr>
                <w:bCs/>
                <w:szCs w:val="18"/>
              </w:rPr>
              <w:t xml:space="preserve"> on</w:t>
            </w:r>
            <w:r w:rsidRPr="007D04A5">
              <w:rPr>
                <w:bCs/>
                <w:szCs w:val="18"/>
              </w:rPr>
              <w:t xml:space="preserve"> a consolidated basis in order to produce a more holistic view of the responsible investment processes and practices within the group. </w:t>
            </w:r>
          </w:p>
          <w:p w14:paraId="515B87F5" w14:textId="7AC00339" w:rsidR="00D129D6" w:rsidRDefault="002A48ED"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007D04A5" w:rsidRPr="00B715CE">
              <w:rPr>
                <w:szCs w:val="18"/>
              </w:rPr>
              <w:t>e recognise that a consolidated submission may require additional time and resources to prepare. Therefore, if you have subsidiaries that are already reporting to the PRI independently, you hav</w:t>
            </w:r>
            <w:r w:rsidR="007D04A5">
              <w:rPr>
                <w:szCs w:val="18"/>
              </w:rPr>
              <w:t xml:space="preserve">e the option in this indicator </w:t>
            </w:r>
            <w:r w:rsidR="007D04A5" w:rsidRPr="00B715CE">
              <w:rPr>
                <w:szCs w:val="18"/>
              </w:rPr>
              <w:t xml:space="preserve">to exclude these subsidiaries from your own submission and refer the reader to the individual submissions of these subsidiaries. </w:t>
            </w:r>
          </w:p>
          <w:p w14:paraId="3F7BB16C" w14:textId="77777777" w:rsidR="002A48ED" w:rsidRDefault="002A48ED"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377087">
              <w:rPr>
                <w:szCs w:val="18"/>
              </w:rPr>
              <w:t xml:space="preserve">Please ensure that </w:t>
            </w:r>
            <w:r>
              <w:rPr>
                <w:szCs w:val="18"/>
              </w:rPr>
              <w:t xml:space="preserve">your </w:t>
            </w:r>
            <w:r w:rsidRPr="00377087">
              <w:rPr>
                <w:szCs w:val="18"/>
              </w:rPr>
              <w:t>subsidiaries</w:t>
            </w:r>
            <w:r>
              <w:rPr>
                <w:szCs w:val="18"/>
              </w:rPr>
              <w:t xml:space="preserve"> have signed the PRI and</w:t>
            </w:r>
            <w:r w:rsidRPr="00377087">
              <w:rPr>
                <w:szCs w:val="18"/>
              </w:rPr>
              <w:t xml:space="preserve"> are completing the reporting before excluding them from your own report.  </w:t>
            </w:r>
          </w:p>
          <w:p w14:paraId="4BE4BC50" w14:textId="376640D3" w:rsidR="007D04A5" w:rsidRPr="001C0916" w:rsidRDefault="00A2088F" w:rsidP="00390B1B">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A409B0">
              <w:rPr>
                <w:szCs w:val="18"/>
              </w:rPr>
              <w:t xml:space="preserve">It is important that your approach is consistent throughout the Reporting Framework. If a subsidiary’s activities or AUM have been excluded in this indicator, they should be excluded from all reported information, including your </w:t>
            </w:r>
            <w:r w:rsidR="002A48ED">
              <w:rPr>
                <w:szCs w:val="18"/>
              </w:rPr>
              <w:t xml:space="preserve">organisation type [OO 01], </w:t>
            </w:r>
            <w:r w:rsidRPr="00A409B0">
              <w:rPr>
                <w:szCs w:val="18"/>
              </w:rPr>
              <w:t>AUM figure in [OO 04.2] and the asset mix [OO 05].</w:t>
            </w:r>
          </w:p>
        </w:tc>
      </w:tr>
    </w:tbl>
    <w:p w14:paraId="5C17CCB1" w14:textId="77777777" w:rsidR="002A48ED" w:rsidRDefault="002A48ED"/>
    <w:p w14:paraId="181491DF" w14:textId="77777777" w:rsidR="002A48ED" w:rsidRDefault="002A48ED">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7D04A5" w:rsidRPr="00D5451C" w14:paraId="1C308D6F" w14:textId="77777777" w:rsidTr="00001008">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tcBorders>
              <w:bottom w:val="single" w:sz="4" w:space="0" w:color="A6A6A6"/>
            </w:tcBorders>
            <w:shd w:val="clear" w:color="auto" w:fill="E7E7E7"/>
          </w:tcPr>
          <w:p w14:paraId="682CDD3E" w14:textId="77777777" w:rsidR="007D04A5" w:rsidRPr="007D04A5" w:rsidRDefault="007D04A5" w:rsidP="00671916">
            <w:pPr>
              <w:pStyle w:val="INDICATORTEXT"/>
              <w:jc w:val="both"/>
              <w:rPr>
                <w:b/>
                <w:bCs/>
              </w:rPr>
            </w:pPr>
            <w:r w:rsidRPr="007D04A5">
              <w:rPr>
                <w:b/>
                <w:bCs/>
              </w:rPr>
              <w:lastRenderedPageBreak/>
              <w:t>LOGIC</w:t>
            </w:r>
          </w:p>
        </w:tc>
      </w:tr>
      <w:tr w:rsidR="007D04A5" w:rsidRPr="00D5451C" w14:paraId="796B886F" w14:textId="77777777" w:rsidTr="006C718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0DAEA31C" w14:textId="77777777" w:rsidR="007D04A5" w:rsidRDefault="007D04A5" w:rsidP="00671916">
            <w:pPr>
              <w:pStyle w:val="INDICATORNUMBER"/>
              <w:rPr>
                <w:rStyle w:val="IntenseEmphasis"/>
                <w:b/>
                <w:bCs w:val="0"/>
                <w:i w:val="0"/>
                <w:iCs w:val="0"/>
                <w:color w:val="595959"/>
              </w:rPr>
            </w:pPr>
            <w:r>
              <w:rPr>
                <w:rStyle w:val="IntenseEmphasis"/>
                <w:b/>
                <w:bCs w:val="0"/>
                <w:i w:val="0"/>
                <w:iCs w:val="0"/>
                <w:color w:val="595959"/>
              </w:rPr>
              <w:t>OO 03</w:t>
            </w:r>
          </w:p>
        </w:tc>
        <w:tc>
          <w:tcPr>
            <w:tcW w:w="8075" w:type="dxa"/>
            <w:tcBorders>
              <w:top w:val="single" w:sz="4" w:space="0" w:color="A6A6A6"/>
              <w:bottom w:val="single" w:sz="4" w:space="0" w:color="0070C0"/>
            </w:tcBorders>
          </w:tcPr>
          <w:p w14:paraId="7FB41D18" w14:textId="77777777" w:rsidR="007D04A5" w:rsidRDefault="007D04A5"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Within indicator:</w:t>
            </w:r>
          </w:p>
          <w:p w14:paraId="3BCD1D33" w14:textId="77777777" w:rsidR="007D04A5" w:rsidRDefault="007D04A5"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[03.2</w:t>
            </w:r>
            <w:r w:rsidRPr="00BD5187">
              <w:rPr>
                <w:szCs w:val="18"/>
              </w:rPr>
              <w:t xml:space="preserve">] will be </w:t>
            </w:r>
            <w:r>
              <w:rPr>
                <w:szCs w:val="18"/>
              </w:rPr>
              <w:t>applicable</w:t>
            </w:r>
            <w:r w:rsidRPr="00BD5187">
              <w:rPr>
                <w:szCs w:val="18"/>
              </w:rPr>
              <w:t xml:space="preserve"> if </w:t>
            </w:r>
            <w:r>
              <w:rPr>
                <w:szCs w:val="18"/>
              </w:rPr>
              <w:t>‘</w:t>
            </w:r>
            <w:r w:rsidRPr="00BD5187">
              <w:rPr>
                <w:szCs w:val="18"/>
              </w:rPr>
              <w:t>Yes</w:t>
            </w:r>
            <w:r>
              <w:rPr>
                <w:szCs w:val="18"/>
              </w:rPr>
              <w:t>’</w:t>
            </w:r>
            <w:r w:rsidRPr="00BD5187">
              <w:rPr>
                <w:szCs w:val="18"/>
              </w:rPr>
              <w:t xml:space="preserve"> </w:t>
            </w:r>
            <w:r w:rsidR="00A76DD9">
              <w:rPr>
                <w:szCs w:val="18"/>
              </w:rPr>
              <w:t xml:space="preserve">is answered </w:t>
            </w:r>
            <w:r w:rsidRPr="00BD5187">
              <w:rPr>
                <w:szCs w:val="18"/>
              </w:rPr>
              <w:t>in [</w:t>
            </w:r>
            <w:r>
              <w:rPr>
                <w:szCs w:val="18"/>
              </w:rPr>
              <w:t>03.1</w:t>
            </w:r>
            <w:r w:rsidRPr="00BD5187">
              <w:rPr>
                <w:szCs w:val="18"/>
              </w:rPr>
              <w:t>]</w:t>
            </w:r>
          </w:p>
          <w:p w14:paraId="46E6148E" w14:textId="77777777" w:rsidR="00C52D43" w:rsidRDefault="00C52D43" w:rsidP="007D04A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Within module: </w:t>
            </w:r>
          </w:p>
          <w:p w14:paraId="03AF5C10" w14:textId="77777777" w:rsidR="00C52D43" w:rsidRPr="008B0FE1" w:rsidRDefault="00C52D4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szCs w:val="18"/>
              </w:rPr>
              <w:t xml:space="preserve">If subsidiary organisations are reported in [03.2], </w:t>
            </w:r>
            <w:proofErr w:type="gramStart"/>
            <w:r>
              <w:rPr>
                <w:szCs w:val="18"/>
              </w:rPr>
              <w:t>whose</w:t>
            </w:r>
            <w:proofErr w:type="gramEnd"/>
            <w:r>
              <w:rPr>
                <w:szCs w:val="18"/>
              </w:rPr>
              <w:t xml:space="preserve"> AUMS will not be covered by this report, then indicator [04.2] will be applicable. </w:t>
            </w:r>
          </w:p>
        </w:tc>
      </w:tr>
    </w:tbl>
    <w:p w14:paraId="2D5DF420" w14:textId="77777777" w:rsidR="007D04A5" w:rsidRDefault="007D04A5">
      <w:pPr>
        <w:widowControl/>
        <w:autoSpaceDE/>
        <w:autoSpaceDN/>
        <w:adjustRightInd/>
        <w:spacing w:before="0" w:after="0" w:line="240" w:lineRule="auto"/>
      </w:pPr>
    </w:p>
    <w:p w14:paraId="086B3563" w14:textId="77777777" w:rsidR="002A7666" w:rsidRDefault="002A7666">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647634" w14:paraId="4D765152" w14:textId="77777777" w:rsidTr="006719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3EBCE91" w14:textId="77777777" w:rsidR="00647634" w:rsidRPr="00356CDA" w:rsidRDefault="00647634"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58603B9C" w14:textId="77777777" w:rsidR="00647634" w:rsidRPr="00356CDA" w:rsidRDefault="00647634"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EDBAC94" w14:textId="77777777" w:rsidR="00647634" w:rsidRPr="00356CDA" w:rsidRDefault="00647634"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C78B2F5" w14:textId="77777777" w:rsidR="00647634" w:rsidRPr="00356CDA" w:rsidRDefault="00647634" w:rsidP="00671916">
            <w:pPr>
              <w:widowControl/>
              <w:autoSpaceDE/>
              <w:autoSpaceDN/>
              <w:adjustRightInd/>
              <w:spacing w:after="0" w:line="240" w:lineRule="auto"/>
              <w:rPr>
                <w:rStyle w:val="IntenseEmphasis"/>
                <w:b w:val="0"/>
                <w:bCs w:val="0"/>
                <w:iCs w:val="0"/>
                <w:color w:val="FFFFFF" w:themeColor="background1"/>
              </w:rPr>
            </w:pPr>
            <w:r w:rsidRPr="00356CDA">
              <w:t>Principle</w:t>
            </w:r>
          </w:p>
        </w:tc>
      </w:tr>
      <w:tr w:rsidR="00647634" w14:paraId="15AD76E9" w14:textId="77777777" w:rsidTr="0067191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F1A9B58" w14:textId="77777777" w:rsidR="00647634" w:rsidRPr="00356CDA" w:rsidRDefault="00647634" w:rsidP="00671916">
            <w:pPr>
              <w:pStyle w:val="SectionIndicatorHeaderText"/>
              <w:rPr>
                <w:rStyle w:val="IntenseEmphasis"/>
                <w:bCs w:val="0"/>
                <w:i w:val="0"/>
                <w:iCs w:val="0"/>
                <w:color w:val="FFFFFF" w:themeColor="background1"/>
              </w:rPr>
            </w:pPr>
            <w:r>
              <w:rPr>
                <w:rStyle w:val="IntenseEmphasis"/>
                <w:i w:val="0"/>
                <w:color w:val="FFFFFF" w:themeColor="background1"/>
              </w:rPr>
              <w:t>OO 04</w:t>
            </w:r>
          </w:p>
        </w:tc>
        <w:tc>
          <w:tcPr>
            <w:tcW w:w="3402" w:type="dxa"/>
          </w:tcPr>
          <w:p w14:paraId="4AC64FAB" w14:textId="77777777" w:rsidR="00647634" w:rsidRPr="00356CDA" w:rsidRDefault="00647634"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34EB1EA6" w14:textId="77777777" w:rsidR="00647634" w:rsidRPr="00A57E01" w:rsidRDefault="00F15709"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r w:rsidR="00647634">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3B03A3BE" w14:textId="77777777" w:rsidR="00647634" w:rsidRPr="00356CDA" w:rsidRDefault="00647634" w:rsidP="00671916">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3AB775AD" w14:textId="77777777" w:rsidR="00647634" w:rsidRDefault="00647634" w:rsidP="00EF4D2A">
      <w:pPr>
        <w:pStyle w:val="INDICATORNUMBER"/>
        <w:spacing w:after="0"/>
      </w:pPr>
    </w:p>
    <w:tbl>
      <w:tblPr>
        <w:tblStyle w:val="SubSubSectionIndicatorTableMANDATORY"/>
        <w:tblpPr w:leftFromText="180" w:rightFromText="180" w:vertAnchor="text" w:horzAnchor="margin" w:tblpY="-57"/>
        <w:tblOverlap w:val="never"/>
        <w:tblW w:w="9209" w:type="dxa"/>
        <w:tblInd w:w="0" w:type="dxa"/>
        <w:tblLook w:val="04A0" w:firstRow="1" w:lastRow="0" w:firstColumn="1" w:lastColumn="0" w:noHBand="0" w:noVBand="1"/>
      </w:tblPr>
      <w:tblGrid>
        <w:gridCol w:w="1066"/>
        <w:gridCol w:w="1459"/>
        <w:gridCol w:w="13"/>
        <w:gridCol w:w="1320"/>
        <w:gridCol w:w="707"/>
        <w:gridCol w:w="627"/>
        <w:gridCol w:w="1332"/>
        <w:gridCol w:w="341"/>
        <w:gridCol w:w="1033"/>
        <w:gridCol w:w="1311"/>
      </w:tblGrid>
      <w:tr w:rsidR="00276771" w14:paraId="7AA4EEC4" w14:textId="77777777" w:rsidTr="006E394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6" w:type="dxa"/>
            <w:tcBorders>
              <w:top w:val="nil"/>
              <w:bottom w:val="single" w:sz="4" w:space="0" w:color="0070C0"/>
            </w:tcBorders>
          </w:tcPr>
          <w:p w14:paraId="2B2A4E0F" w14:textId="77777777" w:rsidR="00276771" w:rsidRPr="00356CDA" w:rsidRDefault="00276771" w:rsidP="00276771">
            <w:pPr>
              <w:pStyle w:val="SectionIndicatorHeaderText"/>
              <w:rPr>
                <w:rStyle w:val="IntenseEmphasis"/>
                <w:b w:val="0"/>
                <w:bCs w:val="0"/>
                <w:i w:val="0"/>
                <w:iCs w:val="0"/>
                <w:color w:val="FFFFFF" w:themeColor="background1"/>
                <w:sz w:val="20"/>
                <w:szCs w:val="20"/>
                <w:lang w:eastAsia="en-US"/>
              </w:rPr>
            </w:pPr>
            <w:r>
              <w:rPr>
                <w:rStyle w:val="IntenseEmphasis"/>
                <w:i w:val="0"/>
                <w:color w:val="FFFFFF" w:themeColor="background1"/>
                <w:sz w:val="20"/>
                <w:szCs w:val="20"/>
              </w:rPr>
              <w:t>OO 04</w:t>
            </w:r>
          </w:p>
        </w:tc>
        <w:tc>
          <w:tcPr>
            <w:tcW w:w="8143" w:type="dxa"/>
            <w:gridSpan w:val="9"/>
            <w:tcBorders>
              <w:top w:val="nil"/>
              <w:bottom w:val="single" w:sz="4" w:space="0" w:color="0070C0"/>
            </w:tcBorders>
          </w:tcPr>
          <w:p w14:paraId="1101519F" w14:textId="77777777" w:rsidR="00276771" w:rsidRPr="00356CDA" w:rsidRDefault="00276771" w:rsidP="0027677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356CDA">
              <w:rPr>
                <w:rStyle w:val="IntenseEmphasis"/>
                <w:i w:val="0"/>
                <w:color w:val="FFFFFF" w:themeColor="background1"/>
                <w:sz w:val="20"/>
                <w:szCs w:val="20"/>
              </w:rPr>
              <w:t>INDICATOR</w:t>
            </w:r>
          </w:p>
        </w:tc>
      </w:tr>
      <w:tr w:rsidR="00276771" w:rsidRPr="00CF025D" w14:paraId="53BCA9DC" w14:textId="77777777" w:rsidTr="006E39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6" w:type="dxa"/>
            <w:tcBorders>
              <w:top w:val="single" w:sz="4" w:space="0" w:color="0070C0"/>
            </w:tcBorders>
          </w:tcPr>
          <w:p w14:paraId="2468C346" w14:textId="77777777" w:rsidR="00276771" w:rsidRPr="00356CDA" w:rsidRDefault="00276771" w:rsidP="00276771">
            <w:pPr>
              <w:pStyle w:val="INDICATORNUMBER"/>
              <w:rPr>
                <w:rStyle w:val="IntenseEmphasis"/>
                <w:rFonts w:eastAsia="MS PGothic"/>
                <w:b/>
                <w:i w:val="0"/>
                <w:sz w:val="20"/>
                <w:szCs w:val="20"/>
                <w:lang w:eastAsia="en-US"/>
              </w:rPr>
            </w:pPr>
            <w:r w:rsidRPr="00356CDA">
              <w:rPr>
                <w:rStyle w:val="IntenseEmphasis"/>
                <w:b/>
                <w:bCs w:val="0"/>
                <w:i w:val="0"/>
                <w:iCs w:val="0"/>
                <w:color w:val="595959"/>
              </w:rPr>
              <w:t>OO 04.1</w:t>
            </w:r>
          </w:p>
        </w:tc>
        <w:tc>
          <w:tcPr>
            <w:tcW w:w="8143" w:type="dxa"/>
            <w:gridSpan w:val="9"/>
            <w:tcBorders>
              <w:top w:val="single" w:sz="4" w:space="0" w:color="0070C0"/>
            </w:tcBorders>
            <w:shd w:val="clear" w:color="auto" w:fill="DAEEF3" w:themeFill="accent5" w:themeFillTint="33"/>
          </w:tcPr>
          <w:p w14:paraId="621827D3" w14:textId="77777777" w:rsidR="00276771" w:rsidRPr="00023755"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7F1732">
              <w:t>Indicate the year end date for your reporting year.</w:t>
            </w:r>
          </w:p>
        </w:tc>
      </w:tr>
      <w:tr w:rsidR="00276771" w14:paraId="546F2CAE" w14:textId="77777777" w:rsidTr="006E3943">
        <w:tc>
          <w:tcPr>
            <w:cnfStyle w:val="001000000000" w:firstRow="0" w:lastRow="0" w:firstColumn="1" w:lastColumn="0" w:oddVBand="0" w:evenVBand="0" w:oddHBand="0" w:evenHBand="0" w:firstRowFirstColumn="0" w:firstRowLastColumn="0" w:lastRowFirstColumn="0" w:lastRowLastColumn="0"/>
            <w:tcW w:w="1066" w:type="dxa"/>
            <w:vMerge w:val="restart"/>
            <w:tcBorders>
              <w:top w:val="nil"/>
            </w:tcBorders>
          </w:tcPr>
          <w:p w14:paraId="07CD3F75" w14:textId="77777777" w:rsidR="00276771" w:rsidRDefault="00276771" w:rsidP="00276771">
            <w:pPr>
              <w:widowControl/>
              <w:autoSpaceDE/>
              <w:autoSpaceDN/>
              <w:adjustRightInd/>
              <w:spacing w:after="0" w:line="240" w:lineRule="auto"/>
              <w:rPr>
                <w:rStyle w:val="IntenseEmphasis"/>
                <w:rFonts w:eastAsia="MS PGothic"/>
                <w:b w:val="0"/>
                <w:bCs w:val="0"/>
                <w:i w:val="0"/>
                <w:iCs w:val="0"/>
                <w:lang w:eastAsia="en-US"/>
              </w:rPr>
            </w:pPr>
          </w:p>
        </w:tc>
        <w:tc>
          <w:tcPr>
            <w:tcW w:w="1472" w:type="dxa"/>
            <w:gridSpan w:val="2"/>
            <w:vMerge w:val="restart"/>
            <w:tcBorders>
              <w:top w:val="nil"/>
              <w:right w:val="single" w:sz="4" w:space="0" w:color="BFBFBF" w:themeColor="background1" w:themeShade="BF"/>
            </w:tcBorders>
            <w:shd w:val="clear" w:color="auto" w:fill="auto"/>
          </w:tcPr>
          <w:p w14:paraId="68081982" w14:textId="77777777" w:rsidR="00276771" w:rsidRPr="005D4B1C"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Cs w:val="0"/>
                <w:i w:val="0"/>
                <w:iCs w:val="0"/>
                <w:color w:val="FFFFFF" w:themeColor="background1"/>
                <w:sz w:val="20"/>
                <w:lang w:eastAsia="en-US"/>
              </w:rPr>
            </w:pPr>
            <w:r w:rsidRPr="00760C6F">
              <w:rPr>
                <w:lang w:eastAsia="en-US"/>
              </w:rPr>
              <w:t>Date</w:t>
            </w:r>
          </w:p>
        </w:tc>
        <w:tc>
          <w:tcPr>
            <w:tcW w:w="2027" w:type="dxa"/>
            <w:gridSpan w:val="2"/>
            <w:tcBorders>
              <w:top w:val="nil"/>
              <w:bottom w:val="nil"/>
              <w:right w:val="single" w:sz="4" w:space="0" w:color="BFBFBF" w:themeColor="background1" w:themeShade="BF"/>
            </w:tcBorders>
            <w:shd w:val="clear" w:color="auto" w:fill="A6A6A6" w:themeFill="background1" w:themeFillShade="A6"/>
            <w:vAlign w:val="bottom"/>
          </w:tcPr>
          <w:p w14:paraId="19C77E4D" w14:textId="77777777" w:rsidR="00276771" w:rsidRPr="007F1732"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lang w:eastAsia="en-US"/>
              </w:rPr>
            </w:pPr>
            <w:r w:rsidRPr="007F1732">
              <w:rPr>
                <w:rStyle w:val="IntenseEmphasis"/>
                <w:bCs w:val="0"/>
                <w:i w:val="0"/>
                <w:iCs w:val="0"/>
                <w:color w:val="FFFFFF" w:themeColor="background1"/>
              </w:rPr>
              <w:t>Year</w:t>
            </w:r>
          </w:p>
        </w:tc>
        <w:tc>
          <w:tcPr>
            <w:tcW w:w="2300" w:type="dxa"/>
            <w:gridSpan w:val="3"/>
            <w:tcBorders>
              <w:top w:val="nil"/>
              <w:left w:val="single" w:sz="4" w:space="0" w:color="BFBFBF" w:themeColor="background1" w:themeShade="BF"/>
              <w:bottom w:val="nil"/>
              <w:right w:val="single" w:sz="4" w:space="0" w:color="BFBFBF" w:themeColor="background1" w:themeShade="BF"/>
            </w:tcBorders>
            <w:shd w:val="clear" w:color="auto" w:fill="A6A6A6" w:themeFill="background1" w:themeFillShade="A6"/>
            <w:vAlign w:val="bottom"/>
          </w:tcPr>
          <w:p w14:paraId="1544FCEF" w14:textId="77777777" w:rsidR="00276771" w:rsidRPr="007F1732"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lang w:eastAsia="en-US"/>
              </w:rPr>
            </w:pPr>
            <w:r w:rsidRPr="007F1732">
              <w:rPr>
                <w:rStyle w:val="IntenseEmphasis"/>
                <w:bCs w:val="0"/>
                <w:i w:val="0"/>
                <w:iCs w:val="0"/>
                <w:color w:val="FFFFFF" w:themeColor="background1"/>
              </w:rPr>
              <w:t>Month</w:t>
            </w:r>
          </w:p>
        </w:tc>
        <w:tc>
          <w:tcPr>
            <w:tcW w:w="2344" w:type="dxa"/>
            <w:gridSpan w:val="2"/>
            <w:tcBorders>
              <w:top w:val="nil"/>
              <w:left w:val="single" w:sz="4" w:space="0" w:color="BFBFBF" w:themeColor="background1" w:themeShade="BF"/>
              <w:bottom w:val="nil"/>
              <w:right w:val="single" w:sz="4" w:space="0" w:color="0070C0"/>
            </w:tcBorders>
            <w:shd w:val="clear" w:color="auto" w:fill="A6A6A6" w:themeFill="background1" w:themeFillShade="A6"/>
            <w:vAlign w:val="bottom"/>
          </w:tcPr>
          <w:p w14:paraId="12A80FB4" w14:textId="77777777" w:rsidR="00276771" w:rsidRPr="007F1732"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lang w:eastAsia="en-US"/>
              </w:rPr>
            </w:pPr>
            <w:r w:rsidRPr="007F1732">
              <w:rPr>
                <w:rStyle w:val="IntenseEmphasis"/>
                <w:bCs w:val="0"/>
                <w:i w:val="0"/>
                <w:iCs w:val="0"/>
                <w:color w:val="FFFFFF" w:themeColor="background1"/>
              </w:rPr>
              <w:t>Day</w:t>
            </w:r>
          </w:p>
        </w:tc>
      </w:tr>
      <w:tr w:rsidR="00276771" w14:paraId="500A4961" w14:textId="77777777" w:rsidTr="006E39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70C0"/>
            </w:tcBorders>
          </w:tcPr>
          <w:p w14:paraId="4811E335" w14:textId="77777777" w:rsidR="00276771" w:rsidRDefault="00276771" w:rsidP="00276771">
            <w:pPr>
              <w:widowControl/>
              <w:autoSpaceDE/>
              <w:autoSpaceDN/>
              <w:adjustRightInd/>
              <w:spacing w:after="0" w:line="240" w:lineRule="auto"/>
              <w:rPr>
                <w:rStyle w:val="IntenseEmphasis"/>
                <w:rFonts w:eastAsia="MS PGothic"/>
                <w:b w:val="0"/>
                <w:bCs w:val="0"/>
                <w:i w:val="0"/>
                <w:iCs w:val="0"/>
                <w:lang w:eastAsia="en-US"/>
              </w:rPr>
            </w:pPr>
          </w:p>
        </w:tc>
        <w:tc>
          <w:tcPr>
            <w:tcW w:w="1472" w:type="dxa"/>
            <w:gridSpan w:val="2"/>
            <w:vMerge/>
            <w:tcBorders>
              <w:bottom w:val="single" w:sz="4" w:space="0" w:color="0070C0"/>
              <w:right w:val="single" w:sz="4" w:space="0" w:color="BFBFBF" w:themeColor="background1" w:themeShade="BF"/>
            </w:tcBorders>
            <w:shd w:val="clear" w:color="auto" w:fill="auto"/>
          </w:tcPr>
          <w:p w14:paraId="7146337B" w14:textId="77777777" w:rsidR="0027677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 w:val="20"/>
                <w:lang w:eastAsia="en-US"/>
              </w:rPr>
            </w:pPr>
          </w:p>
        </w:tc>
        <w:tc>
          <w:tcPr>
            <w:tcW w:w="2027" w:type="dxa"/>
            <w:gridSpan w:val="2"/>
            <w:tcBorders>
              <w:top w:val="nil"/>
              <w:bottom w:val="single" w:sz="4" w:space="0" w:color="0070C0"/>
              <w:right w:val="single" w:sz="4" w:space="0" w:color="BFBFBF" w:themeColor="background1" w:themeShade="BF"/>
            </w:tcBorders>
            <w:shd w:val="clear" w:color="auto" w:fill="auto"/>
          </w:tcPr>
          <w:p w14:paraId="2D31DD9C" w14:textId="77777777" w:rsidR="0027677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lang w:eastAsia="en-US"/>
              </w:rPr>
            </w:pPr>
            <w:r w:rsidRPr="00D16EF7">
              <w:rPr>
                <w:rStyle w:val="IntenseEmphasis"/>
                <w:b w:val="0"/>
                <w:bCs w:val="0"/>
                <w:i w:val="0"/>
                <w:iCs w:val="0"/>
                <w:noProof/>
              </w:rPr>
              <w:drawing>
                <wp:inline distT="0" distB="0" distL="0" distR="0" wp14:anchorId="42E012AA" wp14:editId="2938EB03">
                  <wp:extent cx="440055" cy="215900"/>
                  <wp:effectExtent l="0" t="0" r="0" b="0"/>
                  <wp:docPr id="31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2300" w:type="dxa"/>
            <w:gridSpan w:val="3"/>
            <w:tcBorders>
              <w:top w:val="nil"/>
              <w:left w:val="single" w:sz="4" w:space="0" w:color="BFBFBF" w:themeColor="background1" w:themeShade="BF"/>
              <w:bottom w:val="single" w:sz="4" w:space="0" w:color="0070C0"/>
              <w:right w:val="single" w:sz="4" w:space="0" w:color="BFBFBF" w:themeColor="background1" w:themeShade="BF"/>
            </w:tcBorders>
            <w:shd w:val="clear" w:color="auto" w:fill="auto"/>
          </w:tcPr>
          <w:p w14:paraId="6D0F811C" w14:textId="77777777" w:rsidR="0027677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lang w:eastAsia="en-US"/>
              </w:rPr>
            </w:pPr>
            <w:r w:rsidRPr="00D16EF7">
              <w:rPr>
                <w:rStyle w:val="IntenseEmphasis"/>
                <w:b w:val="0"/>
                <w:bCs w:val="0"/>
                <w:i w:val="0"/>
                <w:iCs w:val="0"/>
                <w:noProof/>
              </w:rPr>
              <w:drawing>
                <wp:inline distT="0" distB="0" distL="0" distR="0" wp14:anchorId="079C911C" wp14:editId="1C77896F">
                  <wp:extent cx="440055" cy="215900"/>
                  <wp:effectExtent l="0" t="0" r="0" b="0"/>
                  <wp:docPr id="31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2344" w:type="dxa"/>
            <w:gridSpan w:val="2"/>
            <w:tcBorders>
              <w:top w:val="nil"/>
              <w:left w:val="single" w:sz="4" w:space="0" w:color="BFBFBF" w:themeColor="background1" w:themeShade="BF"/>
              <w:bottom w:val="single" w:sz="4" w:space="0" w:color="0070C0"/>
              <w:right w:val="single" w:sz="4" w:space="0" w:color="0070C0"/>
            </w:tcBorders>
            <w:shd w:val="clear" w:color="auto" w:fill="auto"/>
          </w:tcPr>
          <w:p w14:paraId="06D90E67" w14:textId="77777777" w:rsidR="00276771"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lang w:eastAsia="en-US"/>
              </w:rPr>
            </w:pPr>
            <w:r w:rsidRPr="00D16EF7">
              <w:rPr>
                <w:rStyle w:val="IntenseEmphasis"/>
                <w:b w:val="0"/>
                <w:bCs w:val="0"/>
                <w:i w:val="0"/>
                <w:iCs w:val="0"/>
                <w:noProof/>
              </w:rPr>
              <w:drawing>
                <wp:inline distT="0" distB="0" distL="0" distR="0" wp14:anchorId="30E02BE3" wp14:editId="23005EA9">
                  <wp:extent cx="440055" cy="215900"/>
                  <wp:effectExtent l="0" t="0" r="0" b="0"/>
                  <wp:docPr id="31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276771" w14:paraId="59272CAE" w14:textId="77777777" w:rsidTr="006E3943">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0070C0"/>
              <w:bottom w:val="nil"/>
            </w:tcBorders>
            <w:vAlign w:val="top"/>
          </w:tcPr>
          <w:p w14:paraId="35ADDE6A" w14:textId="77777777" w:rsidR="00276771" w:rsidRPr="000D72DF" w:rsidRDefault="00276771" w:rsidP="00276771">
            <w:pPr>
              <w:pStyle w:val="INDICATORNUMBER"/>
              <w:rPr>
                <w:rStyle w:val="IntenseEmphasis"/>
                <w:rFonts w:eastAsia="MS PGothic"/>
                <w:b/>
                <w:bCs w:val="0"/>
                <w:i w:val="0"/>
                <w:iCs w:val="0"/>
                <w:sz w:val="20"/>
                <w:szCs w:val="20"/>
                <w:lang w:eastAsia="en-US"/>
              </w:rPr>
            </w:pPr>
            <w:r>
              <w:rPr>
                <w:rStyle w:val="IntenseEmphasis"/>
                <w:b/>
                <w:bCs w:val="0"/>
                <w:i w:val="0"/>
                <w:iCs w:val="0"/>
                <w:color w:val="595959"/>
              </w:rPr>
              <w:t>OO 04.2</w:t>
            </w:r>
          </w:p>
        </w:tc>
        <w:tc>
          <w:tcPr>
            <w:tcW w:w="8143" w:type="dxa"/>
            <w:gridSpan w:val="9"/>
            <w:tcBorders>
              <w:top w:val="single" w:sz="4" w:space="0" w:color="0070C0"/>
              <w:bottom w:val="nil"/>
            </w:tcBorders>
            <w:shd w:val="clear" w:color="auto" w:fill="DAEEF3" w:themeFill="accent5" w:themeFillTint="33"/>
          </w:tcPr>
          <w:p w14:paraId="6A3A499E" w14:textId="53E291B7" w:rsidR="00276771" w:rsidRPr="00023755" w:rsidRDefault="009D669F" w:rsidP="005474A3">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lang w:eastAsia="en-US"/>
              </w:rPr>
            </w:pPr>
            <w:r w:rsidRPr="009D669F">
              <w:t>Indicate your total AUM at the end of your reporting year, excluding subsidiaries you have chosen not to report on, and advisory/execution only assets.</w:t>
            </w:r>
          </w:p>
        </w:tc>
      </w:tr>
      <w:tr w:rsidR="00276771" w14:paraId="05834471" w14:textId="77777777" w:rsidTr="006E3943">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1066" w:type="dxa"/>
            <w:vMerge/>
            <w:tcBorders>
              <w:top w:val="nil"/>
            </w:tcBorders>
          </w:tcPr>
          <w:p w14:paraId="4EE9F9D5" w14:textId="77777777" w:rsidR="00276771" w:rsidRDefault="00276771" w:rsidP="00276771">
            <w:pPr>
              <w:widowControl/>
              <w:autoSpaceDE/>
              <w:autoSpaceDN/>
              <w:adjustRightInd/>
              <w:spacing w:after="0" w:line="240" w:lineRule="auto"/>
              <w:rPr>
                <w:rStyle w:val="IntenseEmphasis"/>
                <w:rFonts w:eastAsia="MS PGothic"/>
                <w:b w:val="0"/>
                <w:bCs w:val="0"/>
                <w:i w:val="0"/>
                <w:iCs w:val="0"/>
                <w:lang w:eastAsia="en-US"/>
              </w:rPr>
            </w:pPr>
          </w:p>
        </w:tc>
        <w:tc>
          <w:tcPr>
            <w:tcW w:w="1472" w:type="dxa"/>
            <w:gridSpan w:val="2"/>
            <w:vMerge w:val="restart"/>
            <w:tcBorders>
              <w:top w:val="nil"/>
              <w:bottom w:val="single" w:sz="4" w:space="0" w:color="BFBFBF" w:themeColor="background1" w:themeShade="BF"/>
              <w:right w:val="single" w:sz="4" w:space="0" w:color="BFBFBF" w:themeColor="background1" w:themeShade="BF"/>
            </w:tcBorders>
            <w:shd w:val="clear" w:color="auto" w:fill="auto"/>
          </w:tcPr>
          <w:p w14:paraId="01224C6E" w14:textId="77777777" w:rsidR="00276771" w:rsidRPr="00760C6F"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lang w:eastAsia="en-US"/>
              </w:rPr>
            </w:pPr>
            <w:r w:rsidRPr="00760C6F">
              <w:rPr>
                <w:lang w:eastAsia="en-US"/>
              </w:rPr>
              <w:t>Total AUM</w:t>
            </w:r>
          </w:p>
        </w:tc>
        <w:tc>
          <w:tcPr>
            <w:tcW w:w="1320"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vAlign w:val="bottom"/>
          </w:tcPr>
          <w:p w14:paraId="1BDAC898" w14:textId="77777777" w:rsidR="00276771" w:rsidRPr="003B4143"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FFFFFF" w:themeColor="background1"/>
                <w:lang w:eastAsia="en-US"/>
              </w:rPr>
            </w:pPr>
            <w:r w:rsidRPr="003B4143">
              <w:rPr>
                <w:rStyle w:val="IntenseEmphasis"/>
                <w:bCs w:val="0"/>
                <w:i w:val="0"/>
                <w:iCs w:val="0"/>
                <w:color w:val="FFFFFF" w:themeColor="background1"/>
              </w:rPr>
              <w:t>trillions</w:t>
            </w:r>
          </w:p>
        </w:tc>
        <w:tc>
          <w:tcPr>
            <w:tcW w:w="1334"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6A6A6" w:themeFill="background1" w:themeFillShade="A6"/>
            <w:vAlign w:val="bottom"/>
          </w:tcPr>
          <w:p w14:paraId="334E1E47" w14:textId="77777777" w:rsidR="00276771" w:rsidRPr="003B4143"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FFFFFF" w:themeColor="background1"/>
                <w:lang w:eastAsia="en-US"/>
              </w:rPr>
            </w:pPr>
            <w:r w:rsidRPr="003B4143">
              <w:rPr>
                <w:rStyle w:val="IntenseEmphasis"/>
                <w:bCs w:val="0"/>
                <w:i w:val="0"/>
                <w:iCs w:val="0"/>
                <w:color w:val="FFFFFF" w:themeColor="background1"/>
              </w:rPr>
              <w:t>billions</w:t>
            </w:r>
          </w:p>
        </w:tc>
        <w:tc>
          <w:tcPr>
            <w:tcW w:w="1332"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56EC4B77" w14:textId="77777777" w:rsidR="00276771" w:rsidRPr="003B4143"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FFFFFF" w:themeColor="background1"/>
                <w:lang w:eastAsia="en-US"/>
              </w:rPr>
            </w:pPr>
            <w:r w:rsidRPr="003B4143">
              <w:rPr>
                <w:rStyle w:val="IntenseEmphasis"/>
                <w:bCs w:val="0"/>
                <w:i w:val="0"/>
                <w:iCs w:val="0"/>
                <w:color w:val="FFFFFF" w:themeColor="background1"/>
              </w:rPr>
              <w:t>millions</w:t>
            </w:r>
          </w:p>
        </w:tc>
        <w:tc>
          <w:tcPr>
            <w:tcW w:w="1374"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218093B" w14:textId="77777777" w:rsidR="00276771" w:rsidRPr="003B4143"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FFFFFF" w:themeColor="background1"/>
                <w:lang w:eastAsia="en-US"/>
              </w:rPr>
            </w:pPr>
            <w:r w:rsidRPr="003B4143">
              <w:rPr>
                <w:rStyle w:val="IntenseEmphasis"/>
                <w:bCs w:val="0"/>
                <w:i w:val="0"/>
                <w:iCs w:val="0"/>
                <w:color w:val="FFFFFF" w:themeColor="background1"/>
              </w:rPr>
              <w:t>thousands</w:t>
            </w:r>
          </w:p>
        </w:tc>
        <w:tc>
          <w:tcPr>
            <w:tcW w:w="1311"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2F26FB4B" w14:textId="77777777" w:rsidR="00276771" w:rsidRPr="003B4143"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Cs w:val="0"/>
                <w:i w:val="0"/>
                <w:iCs w:val="0"/>
                <w:color w:val="FFFFFF" w:themeColor="background1"/>
                <w:lang w:eastAsia="en-US"/>
              </w:rPr>
            </w:pPr>
            <w:r w:rsidRPr="003B4143">
              <w:rPr>
                <w:rStyle w:val="IntenseEmphasis"/>
                <w:bCs w:val="0"/>
                <w:i w:val="0"/>
                <w:iCs w:val="0"/>
                <w:color w:val="FFFFFF" w:themeColor="background1"/>
              </w:rPr>
              <w:t>hundreds</w:t>
            </w:r>
          </w:p>
        </w:tc>
      </w:tr>
      <w:tr w:rsidR="00276771" w14:paraId="1866A8B6" w14:textId="77777777" w:rsidTr="006E3943">
        <w:trPr>
          <w:trHeight w:val="207"/>
        </w:trPr>
        <w:tc>
          <w:tcPr>
            <w:cnfStyle w:val="001000000000" w:firstRow="0" w:lastRow="0" w:firstColumn="1" w:lastColumn="0" w:oddVBand="0" w:evenVBand="0" w:oddHBand="0" w:evenHBand="0" w:firstRowFirstColumn="0" w:firstRowLastColumn="0" w:lastRowFirstColumn="0" w:lastRowLastColumn="0"/>
            <w:tcW w:w="1066" w:type="dxa"/>
            <w:vMerge/>
          </w:tcPr>
          <w:p w14:paraId="17E54E83" w14:textId="77777777" w:rsidR="00276771" w:rsidRDefault="00276771" w:rsidP="00276771">
            <w:pPr>
              <w:widowControl/>
              <w:autoSpaceDE/>
              <w:autoSpaceDN/>
              <w:adjustRightInd/>
              <w:spacing w:after="0" w:line="240" w:lineRule="auto"/>
              <w:rPr>
                <w:rStyle w:val="IntenseEmphasis"/>
                <w:rFonts w:eastAsia="MS PGothic"/>
                <w:b w:val="0"/>
                <w:bCs w:val="0"/>
                <w:i w:val="0"/>
                <w:iCs w:val="0"/>
                <w:lang w:eastAsia="en-US"/>
              </w:rPr>
            </w:pPr>
          </w:p>
        </w:tc>
        <w:tc>
          <w:tcPr>
            <w:tcW w:w="1472" w:type="dxa"/>
            <w:gridSpan w:val="2"/>
            <w:vMerge/>
            <w:tcBorders>
              <w:top w:val="single" w:sz="4" w:space="0" w:color="BFBFBF" w:themeColor="background1" w:themeShade="BF"/>
              <w:bottom w:val="nil"/>
              <w:right w:val="single" w:sz="4" w:space="0" w:color="BFBFBF" w:themeColor="background1" w:themeShade="BF"/>
            </w:tcBorders>
            <w:shd w:val="clear" w:color="auto" w:fill="auto"/>
          </w:tcPr>
          <w:p w14:paraId="5301B88D" w14:textId="77777777" w:rsidR="00276771" w:rsidRPr="00760C6F"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lang w:eastAsia="en-US"/>
              </w:rPr>
            </w:pPr>
          </w:p>
        </w:tc>
        <w:tc>
          <w:tcPr>
            <w:tcW w:w="1320" w:type="dxa"/>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auto"/>
          </w:tcPr>
          <w:p w14:paraId="0411E593" w14:textId="77777777" w:rsidR="00276771" w:rsidRPr="00023755"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D16EF7">
              <w:rPr>
                <w:rStyle w:val="IntenseEmphasis"/>
                <w:b w:val="0"/>
                <w:bCs w:val="0"/>
                <w:i w:val="0"/>
                <w:iCs w:val="0"/>
                <w:noProof/>
              </w:rPr>
              <w:drawing>
                <wp:inline distT="0" distB="0" distL="0" distR="0" wp14:anchorId="603C3FE7" wp14:editId="026C57D7">
                  <wp:extent cx="440055" cy="215900"/>
                  <wp:effectExtent l="0" t="0" r="0" b="0"/>
                  <wp:docPr id="31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4" w:type="dxa"/>
            <w:gridSpan w:val="2"/>
            <w:tcBorders>
              <w:top w:val="single" w:sz="4" w:space="0" w:color="BFBFBF" w:themeColor="background1" w:themeShade="BF"/>
              <w:left w:val="single" w:sz="4" w:space="0" w:color="BFBFBF" w:themeColor="background1" w:themeShade="BF"/>
              <w:bottom w:val="nil"/>
              <w:right w:val="single" w:sz="4" w:space="0" w:color="BFBFBF" w:themeColor="background1" w:themeShade="BF"/>
            </w:tcBorders>
            <w:shd w:val="clear" w:color="auto" w:fill="auto"/>
          </w:tcPr>
          <w:p w14:paraId="3DA0DE8B" w14:textId="77777777" w:rsidR="00276771" w:rsidRPr="00023755"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D16EF7">
              <w:rPr>
                <w:rStyle w:val="IntenseEmphasis"/>
                <w:b w:val="0"/>
                <w:bCs w:val="0"/>
                <w:i w:val="0"/>
                <w:iCs w:val="0"/>
                <w:noProof/>
              </w:rPr>
              <w:drawing>
                <wp:inline distT="0" distB="0" distL="0" distR="0" wp14:anchorId="11727B32" wp14:editId="6FECE775">
                  <wp:extent cx="440055" cy="215900"/>
                  <wp:effectExtent l="0" t="0" r="0" b="0"/>
                  <wp:docPr id="31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2" w:type="dxa"/>
            <w:tcBorders>
              <w:top w:val="single" w:sz="4" w:space="0" w:color="BFBFBF" w:themeColor="background1" w:themeShade="BF"/>
              <w:left w:val="single" w:sz="4" w:space="0" w:color="BFBFBF" w:themeColor="background1" w:themeShade="BF"/>
              <w:bottom w:val="nil"/>
            </w:tcBorders>
            <w:shd w:val="clear" w:color="auto" w:fill="auto"/>
          </w:tcPr>
          <w:p w14:paraId="5F863F6E" w14:textId="77777777" w:rsidR="00276771" w:rsidRPr="00023755"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D16EF7">
              <w:rPr>
                <w:rStyle w:val="IntenseEmphasis"/>
                <w:b w:val="0"/>
                <w:bCs w:val="0"/>
                <w:i w:val="0"/>
                <w:iCs w:val="0"/>
                <w:noProof/>
              </w:rPr>
              <w:drawing>
                <wp:inline distT="0" distB="0" distL="0" distR="0" wp14:anchorId="6E78707B" wp14:editId="1D801DFD">
                  <wp:extent cx="440055" cy="215900"/>
                  <wp:effectExtent l="0" t="0" r="0" b="0"/>
                  <wp:docPr id="31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74" w:type="dxa"/>
            <w:gridSpan w:val="2"/>
            <w:tcBorders>
              <w:top w:val="single" w:sz="4" w:space="0" w:color="BFBFBF" w:themeColor="background1" w:themeShade="BF"/>
              <w:left w:val="single" w:sz="4" w:space="0" w:color="BFBFBF" w:themeColor="background1" w:themeShade="BF"/>
              <w:bottom w:val="nil"/>
            </w:tcBorders>
            <w:shd w:val="clear" w:color="auto" w:fill="auto"/>
          </w:tcPr>
          <w:p w14:paraId="3C3C3CFF" w14:textId="77777777" w:rsidR="00276771" w:rsidRPr="00023755"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D16EF7">
              <w:rPr>
                <w:rStyle w:val="IntenseEmphasis"/>
                <w:b w:val="0"/>
                <w:bCs w:val="0"/>
                <w:i w:val="0"/>
                <w:iCs w:val="0"/>
                <w:noProof/>
              </w:rPr>
              <w:drawing>
                <wp:inline distT="0" distB="0" distL="0" distR="0" wp14:anchorId="570B3DC3" wp14:editId="654D4D49">
                  <wp:extent cx="440055" cy="215900"/>
                  <wp:effectExtent l="0" t="0" r="0" b="0"/>
                  <wp:docPr id="31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11" w:type="dxa"/>
            <w:tcBorders>
              <w:top w:val="single" w:sz="4" w:space="0" w:color="BFBFBF" w:themeColor="background1" w:themeShade="BF"/>
              <w:left w:val="single" w:sz="4" w:space="0" w:color="BFBFBF" w:themeColor="background1" w:themeShade="BF"/>
              <w:bottom w:val="nil"/>
            </w:tcBorders>
            <w:shd w:val="clear" w:color="auto" w:fill="auto"/>
          </w:tcPr>
          <w:p w14:paraId="6DFCDAE6" w14:textId="77777777" w:rsidR="00276771" w:rsidRPr="00023755"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D16EF7">
              <w:rPr>
                <w:rStyle w:val="IntenseEmphasis"/>
                <w:b w:val="0"/>
                <w:bCs w:val="0"/>
                <w:i w:val="0"/>
                <w:iCs w:val="0"/>
                <w:noProof/>
              </w:rPr>
              <w:drawing>
                <wp:inline distT="0" distB="0" distL="0" distR="0" wp14:anchorId="619AD57D" wp14:editId="0BFD12CD">
                  <wp:extent cx="440055" cy="215900"/>
                  <wp:effectExtent l="0" t="0" r="0" b="0"/>
                  <wp:docPr id="31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276771" w14:paraId="4A327D1E" w14:textId="77777777" w:rsidTr="006E3943">
        <w:trPr>
          <w:cnfStyle w:val="000000100000" w:firstRow="0" w:lastRow="0" w:firstColumn="0" w:lastColumn="0" w:oddVBand="0" w:evenVBand="0" w:oddHBand="1" w:evenHBand="0" w:firstRowFirstColumn="0" w:firstRowLastColumn="0" w:lastRowFirstColumn="0" w:lastRowLastColumn="0"/>
          <w:trHeight w:val="379"/>
        </w:trPr>
        <w:tc>
          <w:tcPr>
            <w:cnfStyle w:val="001000000000" w:firstRow="0" w:lastRow="0" w:firstColumn="1" w:lastColumn="0" w:oddVBand="0" w:evenVBand="0" w:oddHBand="0" w:evenHBand="0" w:firstRowFirstColumn="0" w:firstRowLastColumn="0" w:lastRowFirstColumn="0" w:lastRowLastColumn="0"/>
            <w:tcW w:w="1066" w:type="dxa"/>
            <w:vMerge/>
          </w:tcPr>
          <w:p w14:paraId="35630B09" w14:textId="77777777" w:rsidR="00276771" w:rsidRDefault="00276771" w:rsidP="00276771">
            <w:pPr>
              <w:widowControl/>
              <w:autoSpaceDE/>
              <w:autoSpaceDN/>
              <w:adjustRightInd/>
              <w:spacing w:after="0" w:line="240" w:lineRule="auto"/>
              <w:rPr>
                <w:rStyle w:val="IntenseEmphasis"/>
                <w:rFonts w:eastAsia="MS PGothic"/>
                <w:b w:val="0"/>
                <w:bCs w:val="0"/>
                <w:i w:val="0"/>
                <w:iCs w:val="0"/>
                <w:lang w:eastAsia="en-US"/>
              </w:rPr>
            </w:pPr>
          </w:p>
        </w:tc>
        <w:tc>
          <w:tcPr>
            <w:tcW w:w="1472" w:type="dxa"/>
            <w:gridSpan w:val="2"/>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AB2599" w14:textId="77777777" w:rsidR="00276771" w:rsidRPr="00760C6F"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lang w:eastAsia="en-US"/>
              </w:rPr>
            </w:pPr>
            <w:r w:rsidRPr="00760C6F">
              <w:rPr>
                <w:lang w:eastAsia="en-US"/>
              </w:rPr>
              <w:t>Currency</w:t>
            </w:r>
          </w:p>
        </w:tc>
        <w:tc>
          <w:tcPr>
            <w:tcW w:w="6671" w:type="dxa"/>
            <w:gridSpan w:val="7"/>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47CE2371" w14:textId="77777777" w:rsidR="00276771" w:rsidRPr="005D4B1C"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 w:val="20"/>
                <w:lang w:eastAsia="en-US"/>
              </w:rPr>
            </w:pPr>
            <w:r>
              <w:rPr>
                <w:sz w:val="16"/>
              </w:rPr>
              <w:t>Select from</w:t>
            </w:r>
            <w:r w:rsidRPr="003B4143">
              <w:rPr>
                <w:sz w:val="16"/>
              </w:rPr>
              <w:t xml:space="preserve"> a dropdown list: USD, EUR, GBP, CAD and AUD on top, then alphabetical</w:t>
            </w:r>
          </w:p>
        </w:tc>
      </w:tr>
      <w:tr w:rsidR="00276771" w14:paraId="5BF8438D" w14:textId="77777777" w:rsidTr="006E3943">
        <w:trPr>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0DF6C44A" w14:textId="77777777" w:rsidR="00276771" w:rsidRDefault="00276771" w:rsidP="00276771">
            <w:pPr>
              <w:widowControl/>
              <w:autoSpaceDE/>
              <w:autoSpaceDN/>
              <w:adjustRightInd/>
              <w:spacing w:after="0" w:line="240" w:lineRule="auto"/>
              <w:rPr>
                <w:rStyle w:val="IntenseEmphasis"/>
                <w:rFonts w:eastAsia="MS PGothic"/>
                <w:b w:val="0"/>
                <w:bCs w:val="0"/>
                <w:i w:val="0"/>
                <w:iCs w:val="0"/>
                <w:lang w:eastAsia="en-US"/>
              </w:rPr>
            </w:pPr>
          </w:p>
        </w:tc>
        <w:tc>
          <w:tcPr>
            <w:tcW w:w="8143" w:type="dxa"/>
            <w:gridSpan w:val="9"/>
            <w:tcBorders>
              <w:top w:val="single" w:sz="4" w:space="0" w:color="BFBFBF" w:themeColor="background1" w:themeShade="BF"/>
            </w:tcBorders>
            <w:shd w:val="clear" w:color="auto" w:fill="auto"/>
          </w:tcPr>
          <w:p w14:paraId="4ED4FCEF" w14:textId="77777777" w:rsidR="00276771" w:rsidRPr="000C56F1"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lang w:eastAsia="en-US"/>
              </w:rPr>
            </w:pPr>
            <w:r w:rsidRPr="000C56F1">
              <w:rPr>
                <w:i/>
              </w:rPr>
              <w:t>Assets in USD will be automatically calculated.</w:t>
            </w:r>
          </w:p>
        </w:tc>
      </w:tr>
      <w:tr w:rsidR="00276771" w14:paraId="28C8FA91" w14:textId="77777777" w:rsidTr="006E3943">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BFBFBF" w:themeColor="background1" w:themeShade="BF"/>
            </w:tcBorders>
          </w:tcPr>
          <w:p w14:paraId="5E44532F" w14:textId="77777777" w:rsidR="00276771" w:rsidRDefault="00276771" w:rsidP="00276771">
            <w:pPr>
              <w:widowControl/>
              <w:autoSpaceDE/>
              <w:autoSpaceDN/>
              <w:adjustRightInd/>
              <w:spacing w:after="0" w:line="240" w:lineRule="auto"/>
              <w:rPr>
                <w:rStyle w:val="IntenseEmphasis"/>
                <w:rFonts w:eastAsia="MS PGothic"/>
                <w:b w:val="0"/>
                <w:bCs w:val="0"/>
                <w:i w:val="0"/>
                <w:iCs w:val="0"/>
                <w:lang w:eastAsia="en-US"/>
              </w:rPr>
            </w:pPr>
          </w:p>
          <w:p w14:paraId="7E381F8A" w14:textId="77777777" w:rsidR="00276771" w:rsidRDefault="00276771" w:rsidP="00276771">
            <w:pPr>
              <w:widowControl/>
              <w:autoSpaceDE/>
              <w:autoSpaceDN/>
              <w:adjustRightInd/>
              <w:spacing w:after="0" w:line="240" w:lineRule="auto"/>
              <w:rPr>
                <w:rStyle w:val="IntenseEmphasis"/>
                <w:rFonts w:eastAsia="MS PGothic"/>
                <w:b w:val="0"/>
                <w:bCs w:val="0"/>
                <w:i w:val="0"/>
                <w:iCs w:val="0"/>
                <w:lang w:eastAsia="en-US"/>
              </w:rPr>
            </w:pPr>
          </w:p>
          <w:p w14:paraId="4A1EFFCC" w14:textId="77777777" w:rsidR="00276771" w:rsidRDefault="00276771" w:rsidP="00276771">
            <w:pPr>
              <w:widowControl/>
              <w:autoSpaceDE/>
              <w:autoSpaceDN/>
              <w:adjustRightInd/>
              <w:spacing w:after="0" w:line="240" w:lineRule="auto"/>
              <w:rPr>
                <w:rStyle w:val="IntenseEmphasis"/>
                <w:rFonts w:eastAsia="MS PGothic"/>
                <w:b w:val="0"/>
                <w:bCs w:val="0"/>
                <w:i w:val="0"/>
                <w:iCs w:val="0"/>
                <w:lang w:eastAsia="en-US"/>
              </w:rPr>
            </w:pPr>
          </w:p>
          <w:p w14:paraId="224808F5" w14:textId="77777777" w:rsidR="00276771" w:rsidRPr="00E52540" w:rsidRDefault="00276771" w:rsidP="00276771">
            <w:pPr>
              <w:pStyle w:val="INDICATORNUMBER"/>
              <w:rPr>
                <w:rStyle w:val="IntenseEmphasis"/>
                <w:b/>
                <w:bCs w:val="0"/>
                <w:i w:val="0"/>
                <w:iCs w:val="0"/>
                <w:color w:val="595959"/>
              </w:rPr>
            </w:pPr>
            <w:r>
              <w:rPr>
                <w:rStyle w:val="IntenseEmphasis"/>
                <w:b/>
                <w:bCs w:val="0"/>
                <w:i w:val="0"/>
                <w:iCs w:val="0"/>
                <w:color w:val="595959"/>
              </w:rPr>
              <w:t>OO 04.3</w:t>
            </w:r>
          </w:p>
          <w:p w14:paraId="408C5C4C" w14:textId="77777777" w:rsidR="00276771" w:rsidRDefault="00276771" w:rsidP="00276771">
            <w:pPr>
              <w:widowControl/>
              <w:autoSpaceDE/>
              <w:autoSpaceDN/>
              <w:adjustRightInd/>
              <w:spacing w:after="0" w:line="240" w:lineRule="auto"/>
              <w:rPr>
                <w:rStyle w:val="IntenseEmphasis"/>
                <w:rFonts w:eastAsia="MS PGothic"/>
                <w:b w:val="0"/>
                <w:bCs w:val="0"/>
                <w:i w:val="0"/>
                <w:iCs w:val="0"/>
                <w:lang w:eastAsia="en-US"/>
              </w:rPr>
            </w:pPr>
          </w:p>
          <w:p w14:paraId="63BD9969" w14:textId="77777777" w:rsidR="00276771" w:rsidRDefault="00276771" w:rsidP="00276771">
            <w:pPr>
              <w:spacing w:after="0" w:line="240" w:lineRule="auto"/>
              <w:rPr>
                <w:rStyle w:val="IntenseEmphasis"/>
                <w:rFonts w:eastAsia="MS PGothic"/>
                <w:b w:val="0"/>
                <w:bCs w:val="0"/>
                <w:i w:val="0"/>
                <w:iCs w:val="0"/>
                <w:lang w:eastAsia="en-US"/>
              </w:rPr>
            </w:pPr>
          </w:p>
        </w:tc>
        <w:tc>
          <w:tcPr>
            <w:tcW w:w="8143" w:type="dxa"/>
            <w:gridSpan w:val="9"/>
            <w:tcBorders>
              <w:top w:val="single" w:sz="4" w:space="0" w:color="BFBFBF" w:themeColor="background1" w:themeShade="BF"/>
            </w:tcBorders>
            <w:shd w:val="clear" w:color="auto" w:fill="DAEEF3" w:themeFill="accent5" w:themeFillTint="33"/>
          </w:tcPr>
          <w:p w14:paraId="7BB34E1F" w14:textId="77777777" w:rsidR="00276771" w:rsidRPr="005D4B1C" w:rsidRDefault="00276771" w:rsidP="005474A3">
            <w:pPr>
              <w:pStyle w:val="INDICATORTEXT"/>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 w:val="20"/>
                <w:lang w:eastAsia="en-US"/>
              </w:rPr>
            </w:pPr>
            <w:r w:rsidRPr="005D4B1C">
              <w:t xml:space="preserve">Indicate </w:t>
            </w:r>
            <w:r>
              <w:t>the</w:t>
            </w:r>
            <w:r w:rsidRPr="005D4B1C">
              <w:t xml:space="preserve"> total AUM at the end of your reporting year</w:t>
            </w:r>
            <w:r>
              <w:t xml:space="preserve"> for subsidiaries you have </w:t>
            </w:r>
            <w:r w:rsidR="005474A3">
              <w:t>excluded from your report</w:t>
            </w:r>
          </w:p>
        </w:tc>
      </w:tr>
      <w:tr w:rsidR="00276771" w14:paraId="193847D0" w14:textId="77777777" w:rsidTr="006E3943">
        <w:trPr>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41415788" w14:textId="77777777" w:rsidR="00276771" w:rsidRDefault="00276771" w:rsidP="00276771">
            <w:pPr>
              <w:spacing w:after="0" w:line="240" w:lineRule="auto"/>
              <w:rPr>
                <w:rStyle w:val="IntenseEmphasis"/>
                <w:rFonts w:eastAsia="MS PGothic"/>
                <w:b w:val="0"/>
                <w:bCs w:val="0"/>
                <w:i w:val="0"/>
                <w:iCs w:val="0"/>
                <w:lang w:eastAsia="en-US"/>
              </w:rPr>
            </w:pPr>
          </w:p>
        </w:tc>
        <w:tc>
          <w:tcPr>
            <w:tcW w:w="1459" w:type="dxa"/>
            <w:vMerge w:val="restart"/>
            <w:tcBorders>
              <w:top w:val="nil"/>
              <w:right w:val="single" w:sz="4" w:space="0" w:color="BFBFBF" w:themeColor="background1" w:themeShade="BF"/>
            </w:tcBorders>
            <w:shd w:val="clear" w:color="auto" w:fill="auto"/>
          </w:tcPr>
          <w:p w14:paraId="02C7C17F" w14:textId="77777777" w:rsidR="00276771"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r w:rsidRPr="00760C6F">
              <w:rPr>
                <w:lang w:eastAsia="en-US"/>
              </w:rPr>
              <w:t>Total AUM</w:t>
            </w:r>
            <w:r>
              <w:rPr>
                <w:lang w:eastAsia="en-US"/>
              </w:rPr>
              <w:t xml:space="preserve"> of subsidiaries</w:t>
            </w:r>
          </w:p>
        </w:tc>
        <w:tc>
          <w:tcPr>
            <w:tcW w:w="1333"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456C462" w14:textId="77777777" w:rsidR="00276771" w:rsidRPr="005D4B1C"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lang w:eastAsia="en-US"/>
              </w:rPr>
            </w:pPr>
            <w:r w:rsidRPr="003B4143">
              <w:rPr>
                <w:rStyle w:val="IntenseEmphasis"/>
                <w:bCs w:val="0"/>
                <w:i w:val="0"/>
                <w:iCs w:val="0"/>
                <w:color w:val="FFFFFF" w:themeColor="background1"/>
              </w:rPr>
              <w:t>trillions</w:t>
            </w:r>
          </w:p>
        </w:tc>
        <w:tc>
          <w:tcPr>
            <w:tcW w:w="1334"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4FB8B3A0" w14:textId="77777777" w:rsidR="00276771" w:rsidRPr="005D4B1C"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lang w:eastAsia="en-US"/>
              </w:rPr>
            </w:pPr>
            <w:r w:rsidRPr="003B4143">
              <w:rPr>
                <w:rStyle w:val="IntenseEmphasis"/>
                <w:bCs w:val="0"/>
                <w:i w:val="0"/>
                <w:iCs w:val="0"/>
                <w:color w:val="FFFFFF" w:themeColor="background1"/>
              </w:rPr>
              <w:t>billions</w:t>
            </w:r>
          </w:p>
        </w:tc>
        <w:tc>
          <w:tcPr>
            <w:tcW w:w="1332"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7BCFF1AA" w14:textId="77777777" w:rsidR="00276771" w:rsidRPr="005D4B1C"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lang w:eastAsia="en-US"/>
              </w:rPr>
            </w:pPr>
            <w:r w:rsidRPr="003B4143">
              <w:rPr>
                <w:rStyle w:val="IntenseEmphasis"/>
                <w:bCs w:val="0"/>
                <w:i w:val="0"/>
                <w:iCs w:val="0"/>
                <w:color w:val="FFFFFF" w:themeColor="background1"/>
              </w:rPr>
              <w:t>millions</w:t>
            </w:r>
          </w:p>
        </w:tc>
        <w:tc>
          <w:tcPr>
            <w:tcW w:w="1374"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73770037" w14:textId="77777777" w:rsidR="00276771" w:rsidRPr="005D4B1C"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lang w:eastAsia="en-US"/>
              </w:rPr>
            </w:pPr>
            <w:r w:rsidRPr="003B4143">
              <w:rPr>
                <w:rStyle w:val="IntenseEmphasis"/>
                <w:bCs w:val="0"/>
                <w:i w:val="0"/>
                <w:iCs w:val="0"/>
                <w:color w:val="FFFFFF" w:themeColor="background1"/>
              </w:rPr>
              <w:t>thousands</w:t>
            </w:r>
          </w:p>
        </w:tc>
        <w:tc>
          <w:tcPr>
            <w:tcW w:w="1311"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375028C1" w14:textId="77777777" w:rsidR="00276771" w:rsidRPr="005D4B1C"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noProof/>
                <w:lang w:eastAsia="en-US"/>
              </w:rPr>
            </w:pPr>
            <w:r w:rsidRPr="003B4143">
              <w:rPr>
                <w:rStyle w:val="IntenseEmphasis"/>
                <w:bCs w:val="0"/>
                <w:i w:val="0"/>
                <w:iCs w:val="0"/>
                <w:color w:val="FFFFFF" w:themeColor="background1"/>
              </w:rPr>
              <w:t>hundreds</w:t>
            </w:r>
          </w:p>
        </w:tc>
      </w:tr>
      <w:tr w:rsidR="00276771" w14:paraId="27985FA9" w14:textId="77777777" w:rsidTr="006E3943">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1F27A5EB" w14:textId="77777777" w:rsidR="00276771" w:rsidRDefault="00276771" w:rsidP="00276771">
            <w:pPr>
              <w:spacing w:after="0" w:line="240" w:lineRule="auto"/>
              <w:rPr>
                <w:rStyle w:val="IntenseEmphasis"/>
                <w:rFonts w:eastAsia="MS PGothic"/>
                <w:b w:val="0"/>
                <w:bCs w:val="0"/>
                <w:i w:val="0"/>
                <w:iCs w:val="0"/>
                <w:lang w:eastAsia="en-US"/>
              </w:rPr>
            </w:pPr>
          </w:p>
        </w:tc>
        <w:tc>
          <w:tcPr>
            <w:tcW w:w="1459" w:type="dxa"/>
            <w:vMerge/>
            <w:tcBorders>
              <w:bottom w:val="single" w:sz="4" w:space="0" w:color="BFBFBF" w:themeColor="background1" w:themeShade="BF"/>
              <w:right w:val="single" w:sz="4" w:space="0" w:color="BFBFBF" w:themeColor="background1" w:themeShade="BF"/>
            </w:tcBorders>
            <w:shd w:val="clear" w:color="auto" w:fill="auto"/>
          </w:tcPr>
          <w:p w14:paraId="4F14FA6B" w14:textId="77777777" w:rsidR="00276771"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 w:val="20"/>
                <w:lang w:eastAsia="en-US"/>
              </w:rPr>
            </w:pPr>
          </w:p>
        </w:tc>
        <w:tc>
          <w:tcPr>
            <w:tcW w:w="133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72D7B0BC" w14:textId="77777777" w:rsidR="00276771" w:rsidRPr="005D4B1C"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lang w:eastAsia="en-US"/>
              </w:rPr>
            </w:pPr>
            <w:r w:rsidRPr="00D16EF7">
              <w:rPr>
                <w:rStyle w:val="IntenseEmphasis"/>
                <w:b w:val="0"/>
                <w:bCs w:val="0"/>
                <w:i w:val="0"/>
                <w:iCs w:val="0"/>
                <w:noProof/>
              </w:rPr>
              <w:drawing>
                <wp:inline distT="0" distB="0" distL="0" distR="0" wp14:anchorId="06C6F5A7" wp14:editId="19CABD78">
                  <wp:extent cx="440055" cy="215900"/>
                  <wp:effectExtent l="0" t="0" r="0" b="0"/>
                  <wp:docPr id="32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57A422A4" w14:textId="77777777" w:rsidR="00276771" w:rsidRPr="005D4B1C"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lang w:eastAsia="en-US"/>
              </w:rPr>
            </w:pPr>
            <w:r w:rsidRPr="00D16EF7">
              <w:rPr>
                <w:rStyle w:val="IntenseEmphasis"/>
                <w:b w:val="0"/>
                <w:bCs w:val="0"/>
                <w:i w:val="0"/>
                <w:iCs w:val="0"/>
                <w:noProof/>
              </w:rPr>
              <w:drawing>
                <wp:inline distT="0" distB="0" distL="0" distR="0" wp14:anchorId="11D3681B" wp14:editId="764DA088">
                  <wp:extent cx="440055" cy="215900"/>
                  <wp:effectExtent l="0" t="0" r="0" b="0"/>
                  <wp:docPr id="32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2"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4ED1E1A4" w14:textId="77777777" w:rsidR="00276771" w:rsidRPr="005D4B1C"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lang w:eastAsia="en-US"/>
              </w:rPr>
            </w:pPr>
            <w:r w:rsidRPr="00D16EF7">
              <w:rPr>
                <w:rStyle w:val="IntenseEmphasis"/>
                <w:b w:val="0"/>
                <w:bCs w:val="0"/>
                <w:i w:val="0"/>
                <w:iCs w:val="0"/>
                <w:noProof/>
              </w:rPr>
              <w:drawing>
                <wp:inline distT="0" distB="0" distL="0" distR="0" wp14:anchorId="1B14819C" wp14:editId="7CBD0F6A">
                  <wp:extent cx="440055" cy="215900"/>
                  <wp:effectExtent l="0" t="0" r="0" b="0"/>
                  <wp:docPr id="32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7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64CA3847" w14:textId="77777777" w:rsidR="00276771" w:rsidRPr="005D4B1C"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lang w:eastAsia="en-US"/>
              </w:rPr>
            </w:pPr>
            <w:r w:rsidRPr="00D16EF7">
              <w:rPr>
                <w:rStyle w:val="IntenseEmphasis"/>
                <w:b w:val="0"/>
                <w:bCs w:val="0"/>
                <w:i w:val="0"/>
                <w:iCs w:val="0"/>
                <w:noProof/>
              </w:rPr>
              <w:drawing>
                <wp:inline distT="0" distB="0" distL="0" distR="0" wp14:anchorId="7C055C3A" wp14:editId="74B00DAF">
                  <wp:extent cx="440055" cy="215900"/>
                  <wp:effectExtent l="0" t="0" r="0" b="0"/>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1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tcPr>
          <w:p w14:paraId="3CDDE49E" w14:textId="77777777" w:rsidR="00276771" w:rsidRPr="005D4B1C"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noProof/>
                <w:lang w:eastAsia="en-US"/>
              </w:rPr>
            </w:pPr>
            <w:r w:rsidRPr="00D16EF7">
              <w:rPr>
                <w:rStyle w:val="IntenseEmphasis"/>
                <w:b w:val="0"/>
                <w:bCs w:val="0"/>
                <w:i w:val="0"/>
                <w:iCs w:val="0"/>
                <w:noProof/>
              </w:rPr>
              <w:drawing>
                <wp:inline distT="0" distB="0" distL="0" distR="0" wp14:anchorId="2109F314" wp14:editId="15BF0D86">
                  <wp:extent cx="440055" cy="215900"/>
                  <wp:effectExtent l="0" t="0" r="0" b="0"/>
                  <wp:docPr id="32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276771" w14:paraId="754C27C0" w14:textId="77777777" w:rsidTr="006E3943">
        <w:trPr>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1B9A9D34" w14:textId="77777777" w:rsidR="00276771" w:rsidRDefault="00276771" w:rsidP="00276771">
            <w:pPr>
              <w:spacing w:after="0" w:line="240" w:lineRule="auto"/>
              <w:rPr>
                <w:rStyle w:val="IntenseEmphasis"/>
                <w:rFonts w:eastAsia="MS PGothic"/>
                <w:b w:val="0"/>
                <w:bCs w:val="0"/>
                <w:i w:val="0"/>
                <w:iCs w:val="0"/>
                <w:lang w:eastAsia="en-US"/>
              </w:rPr>
            </w:pPr>
          </w:p>
        </w:tc>
        <w:tc>
          <w:tcPr>
            <w:tcW w:w="8143" w:type="dxa"/>
            <w:gridSpan w:val="9"/>
            <w:tcBorders>
              <w:top w:val="single" w:sz="4" w:space="0" w:color="BFBFBF" w:themeColor="background1" w:themeShade="BF"/>
            </w:tcBorders>
            <w:shd w:val="clear" w:color="auto" w:fill="auto"/>
          </w:tcPr>
          <w:p w14:paraId="158DA052" w14:textId="77777777" w:rsidR="00276771" w:rsidRPr="000C56F1"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lang w:eastAsia="en-US"/>
              </w:rPr>
            </w:pPr>
            <w:r w:rsidRPr="000C56F1">
              <w:rPr>
                <w:i/>
              </w:rPr>
              <w:t>Assets in USD will be automatically calculated.</w:t>
            </w:r>
          </w:p>
        </w:tc>
      </w:tr>
      <w:tr w:rsidR="00276771" w14:paraId="34548A0F" w14:textId="77777777" w:rsidTr="006E3943">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0070C0"/>
            </w:tcBorders>
          </w:tcPr>
          <w:p w14:paraId="059DF946" w14:textId="77777777" w:rsidR="00276771" w:rsidRDefault="00276771" w:rsidP="00276771">
            <w:pPr>
              <w:widowControl/>
              <w:autoSpaceDE/>
              <w:autoSpaceDN/>
              <w:adjustRightInd/>
              <w:spacing w:after="0" w:line="240" w:lineRule="auto"/>
              <w:rPr>
                <w:rStyle w:val="IntenseEmphasis"/>
                <w:rFonts w:eastAsia="MS PGothic"/>
                <w:b w:val="0"/>
                <w:bCs w:val="0"/>
                <w:i w:val="0"/>
                <w:iCs w:val="0"/>
                <w:lang w:eastAsia="en-US"/>
              </w:rPr>
            </w:pPr>
            <w:r w:rsidRPr="00E52540">
              <w:rPr>
                <w:rStyle w:val="IntenseEmphasis"/>
                <w:bCs w:val="0"/>
                <w:i w:val="0"/>
                <w:iCs w:val="0"/>
                <w:color w:val="595959"/>
                <w:sz w:val="18"/>
                <w:szCs w:val="18"/>
              </w:rPr>
              <w:t>OO 04.4</w:t>
            </w:r>
          </w:p>
        </w:tc>
        <w:tc>
          <w:tcPr>
            <w:tcW w:w="8143" w:type="dxa"/>
            <w:gridSpan w:val="9"/>
            <w:tcBorders>
              <w:top w:val="single" w:sz="4" w:space="0" w:color="0070C0"/>
            </w:tcBorders>
            <w:shd w:val="clear" w:color="auto" w:fill="DAEEF3" w:themeFill="accent5" w:themeFillTint="33"/>
          </w:tcPr>
          <w:p w14:paraId="1870A41C" w14:textId="77777777" w:rsidR="00276771" w:rsidRPr="00E52540"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 w:val="20"/>
              </w:rPr>
            </w:pPr>
            <w:r w:rsidRPr="005D4B1C">
              <w:t xml:space="preserve">Indicate </w:t>
            </w:r>
            <w:r>
              <w:t>the</w:t>
            </w:r>
            <w:r w:rsidRPr="005D4B1C">
              <w:t xml:space="preserve"> total </w:t>
            </w:r>
            <w:r>
              <w:t>assets</w:t>
            </w:r>
            <w:r w:rsidRPr="005D4B1C">
              <w:t xml:space="preserve"> at the end of your reporting year</w:t>
            </w:r>
            <w:r>
              <w:t xml:space="preserve"> subject to an execution and/or advisory approach </w:t>
            </w:r>
          </w:p>
        </w:tc>
      </w:tr>
      <w:tr w:rsidR="00276771" w14:paraId="59FDEB8C" w14:textId="77777777" w:rsidTr="006E3943">
        <w:trPr>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2A412AA8" w14:textId="77777777" w:rsidR="00276771" w:rsidRDefault="00276771" w:rsidP="00276771">
            <w:pPr>
              <w:spacing w:after="0" w:line="240" w:lineRule="auto"/>
              <w:rPr>
                <w:rStyle w:val="IntenseEmphasis"/>
                <w:b w:val="0"/>
                <w:bCs w:val="0"/>
                <w:i w:val="0"/>
                <w:iCs w:val="0"/>
              </w:rPr>
            </w:pPr>
          </w:p>
        </w:tc>
        <w:tc>
          <w:tcPr>
            <w:tcW w:w="1459" w:type="dxa"/>
            <w:vMerge w:val="restart"/>
            <w:tcBorders>
              <w:top w:val="nil"/>
              <w:right w:val="single" w:sz="4" w:space="0" w:color="BFBFBF" w:themeColor="background1" w:themeShade="BF"/>
            </w:tcBorders>
            <w:shd w:val="clear" w:color="auto" w:fill="auto"/>
          </w:tcPr>
          <w:p w14:paraId="210E3444" w14:textId="77777777" w:rsidR="00276771"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sz w:val="20"/>
                <w:lang w:eastAsia="en-US"/>
              </w:rPr>
            </w:pPr>
            <w:r w:rsidRPr="00E52540">
              <w:t>Execution and Advisory assets</w:t>
            </w:r>
          </w:p>
        </w:tc>
        <w:tc>
          <w:tcPr>
            <w:tcW w:w="1333"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38F7E840" w14:textId="77777777" w:rsidR="00276771" w:rsidRPr="00E52540"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3B4143">
              <w:rPr>
                <w:rStyle w:val="IntenseEmphasis"/>
                <w:bCs w:val="0"/>
                <w:i w:val="0"/>
                <w:iCs w:val="0"/>
                <w:color w:val="FFFFFF" w:themeColor="background1"/>
              </w:rPr>
              <w:t>trillions</w:t>
            </w:r>
          </w:p>
        </w:tc>
        <w:tc>
          <w:tcPr>
            <w:tcW w:w="1334"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1995A709" w14:textId="77777777" w:rsidR="00276771" w:rsidRPr="00E52540"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3B4143">
              <w:rPr>
                <w:rStyle w:val="IntenseEmphasis"/>
                <w:bCs w:val="0"/>
                <w:i w:val="0"/>
                <w:iCs w:val="0"/>
                <w:color w:val="FFFFFF" w:themeColor="background1"/>
              </w:rPr>
              <w:t>billions</w:t>
            </w:r>
          </w:p>
        </w:tc>
        <w:tc>
          <w:tcPr>
            <w:tcW w:w="1332"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1D35B833" w14:textId="77777777" w:rsidR="00276771" w:rsidRPr="00E52540"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3B4143">
              <w:rPr>
                <w:rStyle w:val="IntenseEmphasis"/>
                <w:bCs w:val="0"/>
                <w:i w:val="0"/>
                <w:iCs w:val="0"/>
                <w:color w:val="FFFFFF" w:themeColor="background1"/>
              </w:rPr>
              <w:t>millions</w:t>
            </w:r>
          </w:p>
        </w:tc>
        <w:tc>
          <w:tcPr>
            <w:tcW w:w="1374" w:type="dxa"/>
            <w:gridSpan w:val="2"/>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30E82B49" w14:textId="77777777" w:rsidR="00276771" w:rsidRPr="00E52540"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3B4143">
              <w:rPr>
                <w:rStyle w:val="IntenseEmphasis"/>
                <w:bCs w:val="0"/>
                <w:i w:val="0"/>
                <w:iCs w:val="0"/>
                <w:color w:val="FFFFFF" w:themeColor="background1"/>
              </w:rPr>
              <w:t>thousands</w:t>
            </w:r>
          </w:p>
        </w:tc>
        <w:tc>
          <w:tcPr>
            <w:tcW w:w="1311" w:type="dxa"/>
            <w:tcBorders>
              <w:top w:val="nil"/>
              <w:left w:val="single" w:sz="4" w:space="0" w:color="BFBFBF" w:themeColor="background1" w:themeShade="BF"/>
              <w:bottom w:val="single" w:sz="4" w:space="0" w:color="BFBFBF" w:themeColor="background1" w:themeShade="BF"/>
            </w:tcBorders>
            <w:shd w:val="clear" w:color="auto" w:fill="A6A6A6" w:themeFill="background1" w:themeFillShade="A6"/>
            <w:vAlign w:val="bottom"/>
          </w:tcPr>
          <w:p w14:paraId="55D1502F" w14:textId="77777777" w:rsidR="00276771" w:rsidRPr="00E52540" w:rsidRDefault="00276771" w:rsidP="0027677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3B4143">
              <w:rPr>
                <w:rStyle w:val="IntenseEmphasis"/>
                <w:bCs w:val="0"/>
                <w:i w:val="0"/>
                <w:iCs w:val="0"/>
                <w:color w:val="FFFFFF" w:themeColor="background1"/>
              </w:rPr>
              <w:t>hundreds</w:t>
            </w:r>
          </w:p>
        </w:tc>
      </w:tr>
      <w:tr w:rsidR="00276771" w14:paraId="6A05DE3A" w14:textId="77777777" w:rsidTr="006E3943">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7D4236D8" w14:textId="77777777" w:rsidR="00276771" w:rsidRDefault="00276771" w:rsidP="00276771">
            <w:pPr>
              <w:spacing w:after="0" w:line="240" w:lineRule="auto"/>
              <w:rPr>
                <w:rStyle w:val="IntenseEmphasis"/>
                <w:b w:val="0"/>
                <w:bCs w:val="0"/>
                <w:i w:val="0"/>
                <w:iCs w:val="0"/>
              </w:rPr>
            </w:pPr>
          </w:p>
        </w:tc>
        <w:tc>
          <w:tcPr>
            <w:tcW w:w="1459" w:type="dxa"/>
            <w:vMerge/>
            <w:tcBorders>
              <w:bottom w:val="single" w:sz="4" w:space="0" w:color="BFBFBF" w:themeColor="background1" w:themeShade="BF"/>
              <w:right w:val="single" w:sz="4" w:space="0" w:color="BFBFBF" w:themeColor="background1" w:themeShade="BF"/>
            </w:tcBorders>
            <w:shd w:val="clear" w:color="auto" w:fill="auto"/>
          </w:tcPr>
          <w:p w14:paraId="703EE644" w14:textId="77777777" w:rsidR="00276771"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rStyle w:val="IntenseEmphasis"/>
                <w:rFonts w:eastAsia="MS PGothic"/>
                <w:b w:val="0"/>
                <w:bCs w:val="0"/>
                <w:i w:val="0"/>
                <w:iCs w:val="0"/>
                <w:sz w:val="20"/>
              </w:rPr>
            </w:pPr>
          </w:p>
        </w:tc>
        <w:tc>
          <w:tcPr>
            <w:tcW w:w="133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3814AAD3" w14:textId="77777777" w:rsidR="00276771" w:rsidRPr="00E52540"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D16EF7">
              <w:rPr>
                <w:rStyle w:val="IntenseEmphasis"/>
                <w:noProof/>
              </w:rPr>
              <w:drawing>
                <wp:inline distT="0" distB="0" distL="0" distR="0" wp14:anchorId="5D769D8D" wp14:editId="2A871C31">
                  <wp:extent cx="440055" cy="215900"/>
                  <wp:effectExtent l="0" t="0" r="0" b="0"/>
                  <wp:docPr id="32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0BEA3EB1" w14:textId="77777777" w:rsidR="00276771" w:rsidRPr="00E52540"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D16EF7">
              <w:rPr>
                <w:rStyle w:val="IntenseEmphasis"/>
                <w:noProof/>
              </w:rPr>
              <w:drawing>
                <wp:inline distT="0" distB="0" distL="0" distR="0" wp14:anchorId="1C5141D8" wp14:editId="7457BE3A">
                  <wp:extent cx="440055" cy="215900"/>
                  <wp:effectExtent l="0" t="0" r="0" b="0"/>
                  <wp:docPr id="32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32"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3473BE34" w14:textId="77777777" w:rsidR="00276771" w:rsidRPr="00E52540"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D16EF7">
              <w:rPr>
                <w:rStyle w:val="IntenseEmphasis"/>
                <w:noProof/>
              </w:rPr>
              <w:drawing>
                <wp:inline distT="0" distB="0" distL="0" distR="0" wp14:anchorId="6529B134" wp14:editId="0B7FF4BB">
                  <wp:extent cx="440055" cy="215900"/>
                  <wp:effectExtent l="0" t="0" r="0" b="0"/>
                  <wp:docPr id="3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7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5754A9AE" w14:textId="77777777" w:rsidR="00276771" w:rsidRPr="00E52540"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D16EF7">
              <w:rPr>
                <w:rStyle w:val="IntenseEmphasis"/>
                <w:noProof/>
              </w:rPr>
              <w:drawing>
                <wp:inline distT="0" distB="0" distL="0" distR="0" wp14:anchorId="46DC5F6F" wp14:editId="0F45F354">
                  <wp:extent cx="440055" cy="215900"/>
                  <wp:effectExtent l="0" t="0" r="0" b="0"/>
                  <wp:docPr id="33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c>
          <w:tcPr>
            <w:tcW w:w="1311" w:type="dxa"/>
            <w:tcBorders>
              <w:top w:val="single" w:sz="4" w:space="0" w:color="BFBFBF" w:themeColor="background1" w:themeShade="BF"/>
              <w:left w:val="single" w:sz="4" w:space="0" w:color="BFBFBF" w:themeColor="background1" w:themeShade="BF"/>
              <w:bottom w:val="single" w:sz="4" w:space="0" w:color="BFBFBF" w:themeColor="background1" w:themeShade="BF"/>
            </w:tcBorders>
            <w:shd w:val="clear" w:color="auto" w:fill="auto"/>
            <w:vAlign w:val="top"/>
          </w:tcPr>
          <w:p w14:paraId="65FE5B6A" w14:textId="77777777" w:rsidR="00276771" w:rsidRPr="00E52540" w:rsidRDefault="00276771" w:rsidP="00276771">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D16EF7">
              <w:rPr>
                <w:rStyle w:val="IntenseEmphasis"/>
                <w:noProof/>
              </w:rPr>
              <w:drawing>
                <wp:inline distT="0" distB="0" distL="0" distR="0" wp14:anchorId="0994945E" wp14:editId="240C8C21">
                  <wp:extent cx="440055" cy="215900"/>
                  <wp:effectExtent l="0" t="0" r="0" b="0"/>
                  <wp:docPr id="33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215900"/>
                          </a:xfrm>
                          <a:prstGeom prst="rect">
                            <a:avLst/>
                          </a:prstGeom>
                          <a:noFill/>
                          <a:ln>
                            <a:noFill/>
                          </a:ln>
                        </pic:spPr>
                      </pic:pic>
                    </a:graphicData>
                  </a:graphic>
                </wp:inline>
              </w:drawing>
            </w:r>
          </w:p>
        </w:tc>
      </w:tr>
      <w:tr w:rsidR="00276771" w14:paraId="74A1AF82" w14:textId="77777777" w:rsidTr="006E3943">
        <w:trPr>
          <w:trHeight w:val="314"/>
        </w:trPr>
        <w:tc>
          <w:tcPr>
            <w:cnfStyle w:val="001000000000" w:firstRow="0" w:lastRow="0" w:firstColumn="1" w:lastColumn="0" w:oddVBand="0" w:evenVBand="0" w:oddHBand="0" w:evenHBand="0" w:firstRowFirstColumn="0" w:firstRowLastColumn="0" w:lastRowFirstColumn="0" w:lastRowLastColumn="0"/>
            <w:tcW w:w="1066" w:type="dxa"/>
            <w:vMerge/>
          </w:tcPr>
          <w:p w14:paraId="7E2B4669" w14:textId="77777777" w:rsidR="00276771" w:rsidRDefault="00276771" w:rsidP="00276771">
            <w:pPr>
              <w:spacing w:after="0" w:line="240" w:lineRule="auto"/>
              <w:rPr>
                <w:rStyle w:val="IntenseEmphasis"/>
                <w:b w:val="0"/>
                <w:bCs w:val="0"/>
                <w:i w:val="0"/>
                <w:iCs w:val="0"/>
              </w:rPr>
            </w:pPr>
          </w:p>
        </w:tc>
        <w:tc>
          <w:tcPr>
            <w:tcW w:w="8143" w:type="dxa"/>
            <w:gridSpan w:val="9"/>
            <w:tcBorders>
              <w:top w:val="single" w:sz="4" w:space="0" w:color="BFBFBF" w:themeColor="background1" w:themeShade="BF"/>
            </w:tcBorders>
            <w:shd w:val="clear" w:color="auto" w:fill="auto"/>
          </w:tcPr>
          <w:p w14:paraId="5D392733" w14:textId="77777777" w:rsidR="00276771" w:rsidRPr="000C56F1"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lang w:eastAsia="en-US"/>
              </w:rPr>
            </w:pPr>
            <w:r w:rsidRPr="000C56F1">
              <w:rPr>
                <w:i/>
              </w:rPr>
              <w:t>Assets in USD will be automatically calculated.</w:t>
            </w:r>
          </w:p>
        </w:tc>
      </w:tr>
      <w:tr w:rsidR="00276771" w14:paraId="7892AB22" w14:textId="77777777" w:rsidTr="006E39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0070C0"/>
            </w:tcBorders>
            <w:vAlign w:val="top"/>
          </w:tcPr>
          <w:p w14:paraId="79D70236" w14:textId="77777777" w:rsidR="00276771" w:rsidRPr="00D923BB" w:rsidRDefault="00276771" w:rsidP="00276771">
            <w:pPr>
              <w:pStyle w:val="INDICATORNUMBER"/>
              <w:rPr>
                <w:rStyle w:val="IntenseEmphasis"/>
                <w:rFonts w:eastAsia="MS PGothic"/>
                <w:b/>
                <w:bCs w:val="0"/>
                <w:i w:val="0"/>
                <w:iCs w:val="0"/>
                <w:color w:val="005DAA"/>
                <w:sz w:val="20"/>
                <w:szCs w:val="20"/>
                <w:lang w:eastAsia="en-US"/>
              </w:rPr>
            </w:pPr>
            <w:r w:rsidRPr="003B4143">
              <w:rPr>
                <w:rStyle w:val="IntenseEmphasis"/>
                <w:b/>
                <w:bCs w:val="0"/>
                <w:i w:val="0"/>
                <w:iCs w:val="0"/>
                <w:color w:val="595959"/>
              </w:rPr>
              <w:t>OO 04.</w:t>
            </w:r>
            <w:r>
              <w:rPr>
                <w:rStyle w:val="IntenseEmphasis"/>
                <w:b/>
                <w:bCs w:val="0"/>
                <w:i w:val="0"/>
                <w:iCs w:val="0"/>
                <w:color w:val="595959"/>
              </w:rPr>
              <w:t>5</w:t>
            </w:r>
          </w:p>
        </w:tc>
        <w:tc>
          <w:tcPr>
            <w:tcW w:w="8143" w:type="dxa"/>
            <w:gridSpan w:val="9"/>
            <w:tcBorders>
              <w:top w:val="single" w:sz="4" w:space="0" w:color="0070C0"/>
            </w:tcBorders>
            <w:shd w:val="clear" w:color="auto" w:fill="DAEEF3" w:themeFill="accent5" w:themeFillTint="33"/>
          </w:tcPr>
          <w:p w14:paraId="487CD8B6" w14:textId="77777777" w:rsidR="00276771" w:rsidRPr="00023755" w:rsidRDefault="00276771" w:rsidP="00276771">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Cs w:val="18"/>
                <w:lang w:eastAsia="en-US"/>
              </w:rPr>
            </w:pPr>
            <w:r w:rsidRPr="00571B86">
              <w:t>Indicate the level of detail you would like to provide about your asset class mix.</w:t>
            </w:r>
          </w:p>
        </w:tc>
      </w:tr>
      <w:tr w:rsidR="00276771" w14:paraId="79AA22F5" w14:textId="77777777" w:rsidTr="006E3943">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70C0"/>
            </w:tcBorders>
          </w:tcPr>
          <w:p w14:paraId="2DBC4292" w14:textId="77777777" w:rsidR="00276771" w:rsidRDefault="00276771" w:rsidP="00276771">
            <w:pPr>
              <w:widowControl/>
              <w:autoSpaceDE/>
              <w:autoSpaceDN/>
              <w:adjustRightInd/>
              <w:spacing w:after="0" w:line="240" w:lineRule="auto"/>
              <w:rPr>
                <w:rStyle w:val="IntenseEmphasis"/>
                <w:rFonts w:eastAsia="MS PGothic"/>
                <w:b w:val="0"/>
                <w:bCs w:val="0"/>
                <w:i w:val="0"/>
                <w:iCs w:val="0"/>
                <w:lang w:eastAsia="en-US"/>
              </w:rPr>
            </w:pPr>
          </w:p>
        </w:tc>
        <w:tc>
          <w:tcPr>
            <w:tcW w:w="8143" w:type="dxa"/>
            <w:gridSpan w:val="9"/>
            <w:tcBorders>
              <w:top w:val="nil"/>
              <w:bottom w:val="single" w:sz="4" w:space="0" w:color="0070C0"/>
            </w:tcBorders>
            <w:shd w:val="clear" w:color="auto" w:fill="auto"/>
          </w:tcPr>
          <w:p w14:paraId="2A52A166" w14:textId="77777777" w:rsidR="00276771" w:rsidRDefault="00276771" w:rsidP="00276771">
            <w:pPr>
              <w:pStyle w:val="INDICATORTEXT"/>
              <w:cnfStyle w:val="000000000000" w:firstRow="0" w:lastRow="0" w:firstColumn="0" w:lastColumn="0" w:oddVBand="0" w:evenVBand="0" w:oddHBand="0" w:evenHBand="0" w:firstRowFirstColumn="0" w:firstRowLastColumn="0" w:lastRowFirstColumn="0" w:lastRowLastColumn="0"/>
            </w:pPr>
            <w:r w:rsidRPr="00571B86">
              <w:sym w:font="Wingdings" w:char="F06D"/>
            </w:r>
            <w:r>
              <w:t xml:space="preserve"> </w:t>
            </w:r>
            <w:r w:rsidRPr="00571B86">
              <w:rPr>
                <w:lang w:eastAsia="en-US"/>
              </w:rPr>
              <w:t>Approximate percentage breakdown to the nearest 5% (e.g. 45%)</w:t>
            </w:r>
          </w:p>
          <w:p w14:paraId="3F068F09" w14:textId="77777777" w:rsidR="00276771" w:rsidRPr="00571B86" w:rsidRDefault="00276771" w:rsidP="0027677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lang w:eastAsia="en-US"/>
              </w:rPr>
            </w:pPr>
            <w:r w:rsidRPr="00571B86">
              <w:sym w:font="Wingdings" w:char="F06D"/>
            </w:r>
            <w:r>
              <w:t xml:space="preserve"> </w:t>
            </w:r>
            <w:r>
              <w:rPr>
                <w:lang w:eastAsia="en-US"/>
              </w:rPr>
              <w:t xml:space="preserve">Broad ranges breakdown (choose from: </w:t>
            </w:r>
            <w:r w:rsidRPr="00571B86">
              <w:rPr>
                <w:lang w:eastAsia="en-US"/>
              </w:rPr>
              <w:t>&lt;10%; 10-50%; &gt;50%)</w:t>
            </w:r>
          </w:p>
        </w:tc>
      </w:tr>
      <w:tr w:rsidR="00276771" w14:paraId="44AF5A0F" w14:textId="77777777" w:rsidTr="006E394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6" w:type="dxa"/>
            <w:vMerge w:val="restart"/>
            <w:tcBorders>
              <w:top w:val="single" w:sz="4" w:space="0" w:color="0070C0"/>
            </w:tcBorders>
            <w:vAlign w:val="top"/>
          </w:tcPr>
          <w:p w14:paraId="0F0C1747" w14:textId="77777777" w:rsidR="00276771" w:rsidRDefault="00276771" w:rsidP="00276771">
            <w:pPr>
              <w:pStyle w:val="INDICATORNUMBER"/>
              <w:rPr>
                <w:rStyle w:val="IntenseEmphasis"/>
                <w:rFonts w:eastAsia="MS PGothic"/>
                <w:b/>
                <w:bCs w:val="0"/>
                <w:i w:val="0"/>
                <w:iCs w:val="0"/>
                <w:sz w:val="20"/>
                <w:szCs w:val="20"/>
                <w:lang w:eastAsia="en-US"/>
              </w:rPr>
            </w:pPr>
            <w:r w:rsidRPr="00571B86">
              <w:rPr>
                <w:rStyle w:val="IntenseEmphasis"/>
                <w:b/>
                <w:bCs w:val="0"/>
                <w:i w:val="0"/>
                <w:iCs w:val="0"/>
                <w:color w:val="595959"/>
              </w:rPr>
              <w:t>OO 04.</w:t>
            </w:r>
            <w:r>
              <w:rPr>
                <w:rStyle w:val="IntenseEmphasis"/>
                <w:b/>
                <w:bCs w:val="0"/>
                <w:i w:val="0"/>
                <w:iCs w:val="0"/>
                <w:color w:val="595959"/>
              </w:rPr>
              <w:t>6</w:t>
            </w:r>
          </w:p>
        </w:tc>
        <w:tc>
          <w:tcPr>
            <w:tcW w:w="8143" w:type="dxa"/>
            <w:gridSpan w:val="9"/>
            <w:tcBorders>
              <w:top w:val="single" w:sz="4" w:space="0" w:color="0070C0"/>
            </w:tcBorders>
            <w:shd w:val="clear" w:color="auto" w:fill="DAEEF3" w:themeFill="accent5" w:themeFillTint="33"/>
          </w:tcPr>
          <w:p w14:paraId="5DE5C573" w14:textId="77777777" w:rsidR="00276771" w:rsidRDefault="00276771" w:rsidP="00276771">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2D4B1A1" w14:textId="77777777" w:rsidR="00276771" w:rsidRDefault="00276771" w:rsidP="00276771">
            <w:pPr>
              <w:pStyle w:val="INDICATORTEXTOPTIONAL"/>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aps w:val="0"/>
                <w:szCs w:val="20"/>
                <w:lang w:eastAsia="en-US"/>
              </w:rPr>
            </w:pPr>
            <w:r w:rsidRPr="00D30CF0">
              <w:t>[Optional]</w:t>
            </w:r>
          </w:p>
        </w:tc>
      </w:tr>
      <w:tr w:rsidR="00276771" w14:paraId="101592F0" w14:textId="77777777" w:rsidTr="006E3943">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70C0"/>
            </w:tcBorders>
          </w:tcPr>
          <w:p w14:paraId="161ED2DC" w14:textId="77777777" w:rsidR="00276771" w:rsidRDefault="00276771" w:rsidP="00276771">
            <w:pPr>
              <w:widowControl/>
              <w:autoSpaceDE/>
              <w:autoSpaceDN/>
              <w:adjustRightInd/>
              <w:spacing w:after="0" w:line="240" w:lineRule="auto"/>
              <w:rPr>
                <w:rStyle w:val="IntenseEmphasis"/>
                <w:rFonts w:eastAsia="MS PGothic"/>
                <w:b w:val="0"/>
                <w:bCs w:val="0"/>
                <w:i w:val="0"/>
                <w:iCs w:val="0"/>
                <w:lang w:eastAsia="en-US"/>
              </w:rPr>
            </w:pPr>
          </w:p>
        </w:tc>
        <w:tc>
          <w:tcPr>
            <w:tcW w:w="8143" w:type="dxa"/>
            <w:gridSpan w:val="9"/>
            <w:tcBorders>
              <w:top w:val="nil"/>
              <w:bottom w:val="single" w:sz="4" w:space="0" w:color="0070C0"/>
            </w:tcBorders>
            <w:shd w:val="clear" w:color="auto" w:fill="auto"/>
          </w:tcPr>
          <w:p w14:paraId="378BFA7E" w14:textId="77777777" w:rsidR="00276771" w:rsidRDefault="00276771" w:rsidP="00276771">
            <w:pPr>
              <w:widowControl/>
              <w:autoSpaceDE/>
              <w:autoSpaceDN/>
              <w:adjustRightInd/>
              <w:spacing w:after="0" w:line="240" w:lineRule="auto"/>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lang w:eastAsia="en-US"/>
              </w:rPr>
            </w:pPr>
          </w:p>
        </w:tc>
      </w:tr>
    </w:tbl>
    <w:p w14:paraId="26B2A887" w14:textId="77777777" w:rsidR="00306D12" w:rsidRDefault="00276771" w:rsidP="00EF4D2A">
      <w:pPr>
        <w:widowControl/>
        <w:autoSpaceDE/>
        <w:autoSpaceDN/>
        <w:adjustRightInd/>
        <w:spacing w:before="0" w:after="0" w:line="240" w:lineRule="auto"/>
      </w:pPr>
      <w:r w:rsidDel="00276771">
        <w:rPr>
          <w:rStyle w:val="IntenseEmphasis"/>
          <w:i w:val="0"/>
          <w:color w:val="FFFFFF" w:themeColor="background1"/>
        </w:rPr>
        <w:t xml:space="preserve"> </w:t>
      </w:r>
    </w:p>
    <w:p w14:paraId="2EF80462" w14:textId="77777777" w:rsidR="00F57C19" w:rsidRDefault="00F57C19">
      <w:pPr>
        <w:widowControl/>
        <w:autoSpaceDE/>
        <w:autoSpaceDN/>
        <w:adjustRightInd/>
        <w:spacing w:before="0" w:after="0" w:line="240" w:lineRule="auto"/>
      </w:pPr>
      <w:r>
        <w:br w:type="page"/>
      </w:r>
    </w:p>
    <w:p w14:paraId="7BCCE60F" w14:textId="77777777" w:rsidR="00306D12" w:rsidRDefault="00306D12" w:rsidP="00001008">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647634" w14:paraId="1255775D" w14:textId="77777777" w:rsidTr="00001008">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7EA2D212" w14:textId="77777777" w:rsidR="00647634" w:rsidRPr="00DC20FA" w:rsidRDefault="00647634" w:rsidP="00671916">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OO 04</w:t>
            </w:r>
          </w:p>
        </w:tc>
        <w:tc>
          <w:tcPr>
            <w:tcW w:w="8075" w:type="dxa"/>
          </w:tcPr>
          <w:p w14:paraId="4761E9DC" w14:textId="77777777" w:rsidR="00647634" w:rsidRPr="00DC20FA" w:rsidRDefault="00647634"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857719" w:rsidRPr="00D5451C" w14:paraId="31CC53B9" w14:textId="77777777" w:rsidTr="00001008">
        <w:trPr>
          <w:cantSplit/>
          <w:trHeight w:val="198"/>
        </w:trPr>
        <w:tc>
          <w:tcPr>
            <w:cnfStyle w:val="001000000000" w:firstRow="0" w:lastRow="0" w:firstColumn="1" w:lastColumn="0" w:oddVBand="0" w:evenVBand="0" w:oddHBand="0" w:evenHBand="0" w:firstRowFirstColumn="0" w:firstRowLastColumn="0" w:lastRowFirstColumn="0" w:lastRowLastColumn="0"/>
            <w:tcW w:w="1134" w:type="dxa"/>
          </w:tcPr>
          <w:p w14:paraId="73D0E779" w14:textId="77777777" w:rsidR="00857719" w:rsidRDefault="00857719" w:rsidP="00671916">
            <w:pPr>
              <w:pStyle w:val="INDICATORNUMBER"/>
              <w:rPr>
                <w:rStyle w:val="IntenseEmphasis"/>
                <w:b/>
                <w:bCs w:val="0"/>
                <w:i w:val="0"/>
                <w:iCs w:val="0"/>
                <w:color w:val="595959"/>
              </w:rPr>
            </w:pPr>
            <w:r>
              <w:rPr>
                <w:rStyle w:val="IntenseEmphasis"/>
                <w:b/>
                <w:bCs w:val="0"/>
                <w:i w:val="0"/>
                <w:iCs w:val="0"/>
                <w:color w:val="595959"/>
              </w:rPr>
              <w:t xml:space="preserve">OO 04.1 </w:t>
            </w:r>
          </w:p>
        </w:tc>
        <w:tc>
          <w:tcPr>
            <w:tcW w:w="8075" w:type="dxa"/>
          </w:tcPr>
          <w:p w14:paraId="17BC671C" w14:textId="41A3F732" w:rsidR="00857719" w:rsidRPr="009F7D3E" w:rsidRDefault="00857719">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9F7D3E">
              <w:rPr>
                <w:bCs/>
                <w:szCs w:val="18"/>
              </w:rPr>
              <w:t xml:space="preserve">The </w:t>
            </w:r>
            <w:r>
              <w:rPr>
                <w:bCs/>
                <w:szCs w:val="18"/>
              </w:rPr>
              <w:t>r</w:t>
            </w:r>
            <w:r w:rsidRPr="009F7D3E">
              <w:rPr>
                <w:bCs/>
                <w:szCs w:val="18"/>
              </w:rPr>
              <w:t xml:space="preserve">eporting year is the 12-month period that you chose to report </w:t>
            </w:r>
            <w:r>
              <w:rPr>
                <w:bCs/>
                <w:szCs w:val="18"/>
              </w:rPr>
              <w:t>on</w:t>
            </w:r>
            <w:r w:rsidRPr="009F7D3E">
              <w:rPr>
                <w:bCs/>
                <w:szCs w:val="18"/>
              </w:rPr>
              <w:t>.</w:t>
            </w:r>
            <w:r w:rsidR="00C644A2">
              <w:rPr>
                <w:bCs/>
                <w:szCs w:val="18"/>
              </w:rPr>
              <w:t xml:space="preserve"> </w:t>
            </w:r>
          </w:p>
        </w:tc>
      </w:tr>
      <w:tr w:rsidR="00B02F39" w:rsidRPr="00D5451C" w14:paraId="79AB5587" w14:textId="77777777" w:rsidTr="00001008">
        <w:trPr>
          <w:cantSplit/>
          <w:trHeight w:val="2911"/>
        </w:trPr>
        <w:tc>
          <w:tcPr>
            <w:cnfStyle w:val="001000000000" w:firstRow="0" w:lastRow="0" w:firstColumn="1" w:lastColumn="0" w:oddVBand="0" w:evenVBand="0" w:oddHBand="0" w:evenHBand="0" w:firstRowFirstColumn="0" w:firstRowLastColumn="0" w:lastRowFirstColumn="0" w:lastRowLastColumn="0"/>
            <w:tcW w:w="1134" w:type="dxa"/>
          </w:tcPr>
          <w:p w14:paraId="06B49CAE" w14:textId="4A4F20B7" w:rsidR="00B02F39" w:rsidRPr="000D72DF" w:rsidRDefault="00B02F39" w:rsidP="00671916">
            <w:pPr>
              <w:pStyle w:val="INDICATORNUMBER"/>
              <w:rPr>
                <w:rStyle w:val="IntenseEmphasis"/>
                <w:b/>
                <w:bCs w:val="0"/>
                <w:i w:val="0"/>
                <w:iCs w:val="0"/>
              </w:rPr>
            </w:pPr>
            <w:r w:rsidRPr="00DC20FA">
              <w:rPr>
                <w:rStyle w:val="IntenseEmphasis"/>
                <w:b/>
                <w:bCs w:val="0"/>
                <w:i w:val="0"/>
                <w:iCs w:val="0"/>
                <w:color w:val="595959"/>
              </w:rPr>
              <w:t>OO 04</w:t>
            </w:r>
            <w:r w:rsidR="00857719">
              <w:rPr>
                <w:rStyle w:val="IntenseEmphasis"/>
                <w:b/>
                <w:bCs w:val="0"/>
                <w:i w:val="0"/>
                <w:iCs w:val="0"/>
                <w:color w:val="595959"/>
              </w:rPr>
              <w:t>.2</w:t>
            </w:r>
          </w:p>
        </w:tc>
        <w:tc>
          <w:tcPr>
            <w:tcW w:w="8075" w:type="dxa"/>
          </w:tcPr>
          <w:p w14:paraId="36375728" w14:textId="296F05B8" w:rsidR="00502FBE" w:rsidRDefault="00857719" w:rsidP="006719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The figure reported </w:t>
            </w:r>
            <w:r w:rsidR="00B02F39" w:rsidRPr="00FB522C">
              <w:rPr>
                <w:bCs/>
                <w:szCs w:val="18"/>
              </w:rPr>
              <w:t xml:space="preserve">should </w:t>
            </w:r>
            <w:r w:rsidR="00B02F39">
              <w:rPr>
                <w:bCs/>
                <w:szCs w:val="18"/>
              </w:rPr>
              <w:t>represent</w:t>
            </w:r>
            <w:r w:rsidR="00B56777">
              <w:rPr>
                <w:bCs/>
                <w:szCs w:val="18"/>
              </w:rPr>
              <w:t xml:space="preserve"> your organisation’s </w:t>
            </w:r>
            <w:r w:rsidR="00502FBE">
              <w:rPr>
                <w:bCs/>
                <w:szCs w:val="18"/>
              </w:rPr>
              <w:t xml:space="preserve">total </w:t>
            </w:r>
            <w:r w:rsidR="00B56777">
              <w:rPr>
                <w:bCs/>
                <w:szCs w:val="18"/>
              </w:rPr>
              <w:t>AUM</w:t>
            </w:r>
            <w:r w:rsidR="00502FBE">
              <w:rPr>
                <w:bCs/>
                <w:szCs w:val="18"/>
              </w:rPr>
              <w:t xml:space="preserve"> at the end of the reporting year. It should include uncalled commitments (e.g. in private equity</w:t>
            </w:r>
            <w:r w:rsidR="00392967">
              <w:rPr>
                <w:bCs/>
                <w:szCs w:val="18"/>
              </w:rPr>
              <w:t xml:space="preserve"> or </w:t>
            </w:r>
            <w:r w:rsidR="00502FBE">
              <w:rPr>
                <w:bCs/>
                <w:szCs w:val="18"/>
              </w:rPr>
              <w:t xml:space="preserve">infrastructure). </w:t>
            </w:r>
          </w:p>
          <w:p w14:paraId="04176E5B" w14:textId="77777777" w:rsidR="00B56777" w:rsidRDefault="00502FBE" w:rsidP="00671916">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Exclusions may be made under the following circumstances:  </w:t>
            </w:r>
          </w:p>
          <w:p w14:paraId="11F13DDA" w14:textId="77777777" w:rsidR="00502FBE" w:rsidRPr="00001008" w:rsidRDefault="00502FBE" w:rsidP="00001008">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bCs/>
                <w:i/>
                <w:szCs w:val="18"/>
              </w:rPr>
            </w:pPr>
            <w:r>
              <w:rPr>
                <w:bCs/>
                <w:i/>
                <w:szCs w:val="18"/>
              </w:rPr>
              <w:t xml:space="preserve">Organisations with subsidiaries that are also signatories </w:t>
            </w:r>
          </w:p>
          <w:p w14:paraId="6EDE8EC9" w14:textId="77777777" w:rsidR="00B56777" w:rsidRDefault="00B56777"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If you have subsidiaries that are also PRI signatories, your response to this indicator should be consistent with indicator [OO 03.2], where you indicate whether or not you will report on the activities of those subsidiaries. </w:t>
            </w:r>
          </w:p>
          <w:p w14:paraId="6B18B6DE" w14:textId="32FC5146" w:rsidR="00B56777" w:rsidRDefault="00502FBE"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rPr>
                <w:bCs/>
                <w:szCs w:val="18"/>
              </w:rPr>
              <w:t>If you have chosen not to report on the activities of some or all subsidiaries, their AUMs should not be reported in [OO 04.2]. Indicator [</w:t>
            </w:r>
            <w:r w:rsidR="005474A3">
              <w:rPr>
                <w:bCs/>
                <w:szCs w:val="18"/>
              </w:rPr>
              <w:t>OO</w:t>
            </w:r>
            <w:r>
              <w:rPr>
                <w:bCs/>
                <w:szCs w:val="18"/>
              </w:rPr>
              <w:t xml:space="preserve"> 04.3] will be available to report their AUMs. </w:t>
            </w:r>
          </w:p>
          <w:p w14:paraId="2E2C5A9C" w14:textId="77777777" w:rsidR="005474A3" w:rsidRDefault="00BC44B5"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rPr>
                <w:bCs/>
                <w:szCs w:val="18"/>
              </w:rPr>
              <w:t>Full g</w:t>
            </w:r>
            <w:r w:rsidR="005474A3">
              <w:rPr>
                <w:bCs/>
                <w:szCs w:val="18"/>
              </w:rPr>
              <w:t xml:space="preserve">uidance on reporting for organisations with subsidiaries can be found in the </w:t>
            </w:r>
            <w:hyperlink r:id="rId38" w:history="1">
              <w:r w:rsidR="005474A3" w:rsidRPr="005474A3">
                <w:rPr>
                  <w:rStyle w:val="Hyperlink"/>
                  <w:rFonts w:cs="Arial"/>
                  <w:bCs/>
                  <w:szCs w:val="18"/>
                </w:rPr>
                <w:t>Overarching Guidance.</w:t>
              </w:r>
            </w:hyperlink>
            <w:r w:rsidR="005474A3">
              <w:rPr>
                <w:bCs/>
                <w:szCs w:val="18"/>
              </w:rPr>
              <w:t xml:space="preserve"> </w:t>
            </w:r>
          </w:p>
          <w:p w14:paraId="769CE52A" w14:textId="77777777" w:rsidR="00B56777" w:rsidRPr="00001008" w:rsidRDefault="00502FBE" w:rsidP="00001008">
            <w:pPr>
              <w:pStyle w:val="INDICATORTEXT"/>
              <w:numPr>
                <w:ilvl w:val="0"/>
                <w:numId w:val="18"/>
              </w:numPr>
              <w:cnfStyle w:val="000000000000" w:firstRow="0" w:lastRow="0" w:firstColumn="0" w:lastColumn="0" w:oddVBand="0" w:evenVBand="0" w:oddHBand="0" w:evenHBand="0" w:firstRowFirstColumn="0" w:firstRowLastColumn="0" w:lastRowFirstColumn="0" w:lastRowLastColumn="0"/>
              <w:rPr>
                <w:bCs/>
                <w:i/>
                <w:szCs w:val="18"/>
              </w:rPr>
            </w:pPr>
            <w:r w:rsidRPr="00001008">
              <w:rPr>
                <w:bCs/>
                <w:i/>
                <w:szCs w:val="18"/>
              </w:rPr>
              <w:t xml:space="preserve">Signatories offering execution and advisory services </w:t>
            </w:r>
          </w:p>
          <w:p w14:paraId="7C107BEF" w14:textId="282FBA10" w:rsidR="00502FBE" w:rsidRDefault="00502FBE"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rPr>
                <w:bCs/>
                <w:szCs w:val="18"/>
              </w:rPr>
              <w:t>Where possibl</w:t>
            </w:r>
            <w:r w:rsidR="00585831">
              <w:rPr>
                <w:bCs/>
                <w:szCs w:val="18"/>
              </w:rPr>
              <w:t xml:space="preserve">e, the AUM figure in [OO 04.2] </w:t>
            </w:r>
            <w:r>
              <w:rPr>
                <w:bCs/>
                <w:szCs w:val="18"/>
              </w:rPr>
              <w:t xml:space="preserve">should exclude assets subject to an execution and/or advisory approach. </w:t>
            </w:r>
          </w:p>
          <w:p w14:paraId="1F6F6D72" w14:textId="77777777" w:rsidR="005474A3" w:rsidRDefault="00502FBE" w:rsidP="00001008">
            <w:pPr>
              <w:pStyle w:val="INDICATORTEXT"/>
              <w:ind w:left="720"/>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A separate indicator [OO 04.4] will be available for reporting the assets subject to execution and/or advisory only approach. </w:t>
            </w:r>
          </w:p>
          <w:p w14:paraId="257DEB58" w14:textId="5D6AB7BE" w:rsidR="00616140" w:rsidRPr="00001008" w:rsidRDefault="00585831" w:rsidP="00001008">
            <w:pPr>
              <w:pStyle w:val="INDICATORTEXT"/>
              <w:jc w:val="both"/>
              <w:cnfStyle w:val="000000000000" w:firstRow="0" w:lastRow="0" w:firstColumn="0" w:lastColumn="0" w:oddVBand="0" w:evenVBand="0" w:oddHBand="0" w:evenHBand="0" w:firstRowFirstColumn="0" w:firstRowLastColumn="0" w:lastRowFirstColumn="0" w:lastRowLastColumn="0"/>
              <w:rPr>
                <w:bCs/>
                <w:i/>
                <w:szCs w:val="18"/>
                <w:highlight w:val="yellow"/>
              </w:rPr>
            </w:pPr>
            <w:r w:rsidRPr="00001008">
              <w:rPr>
                <w:b/>
                <w:bCs/>
                <w:szCs w:val="18"/>
              </w:rPr>
              <w:t xml:space="preserve">Converting to USD </w:t>
            </w:r>
          </w:p>
          <w:p w14:paraId="08ECA60F" w14:textId="555AF4C4" w:rsidR="00B02F39" w:rsidRPr="00DC20FA" w:rsidRDefault="00B02F3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i w:val="0"/>
                <w:iCs w:val="0"/>
                <w:color w:val="595959"/>
                <w:sz w:val="20"/>
                <w:szCs w:val="18"/>
                <w:lang w:eastAsia="en-US"/>
              </w:rPr>
            </w:pPr>
            <w:r w:rsidRPr="00647634">
              <w:rPr>
                <w:bCs/>
                <w:szCs w:val="18"/>
              </w:rPr>
              <w:t>The amount you indicated under total AUM in local currency will be converted</w:t>
            </w:r>
            <w:r>
              <w:rPr>
                <w:bCs/>
                <w:szCs w:val="18"/>
              </w:rPr>
              <w:t xml:space="preserve"> to USD based on the </w:t>
            </w:r>
            <w:r w:rsidR="008568DE">
              <w:rPr>
                <w:bCs/>
                <w:szCs w:val="18"/>
              </w:rPr>
              <w:t>2</w:t>
            </w:r>
            <w:r w:rsidR="00B770E7">
              <w:rPr>
                <w:bCs/>
                <w:szCs w:val="18"/>
              </w:rPr>
              <w:t xml:space="preserve"> September 2014</w:t>
            </w:r>
            <w:r w:rsidRPr="00647634">
              <w:rPr>
                <w:bCs/>
                <w:szCs w:val="18"/>
              </w:rPr>
              <w:t xml:space="preserve"> exchange rates sourced from the </w:t>
            </w:r>
            <w:hyperlink r:id="rId39" w:history="1">
              <w:r w:rsidRPr="00647634">
                <w:rPr>
                  <w:rStyle w:val="Hyperlink"/>
                  <w:rFonts w:cs="Arial"/>
                  <w:bCs/>
                  <w:szCs w:val="18"/>
                </w:rPr>
                <w:t>International Monetary Fund</w:t>
              </w:r>
            </w:hyperlink>
            <w:r w:rsidRPr="00647634">
              <w:rPr>
                <w:bCs/>
                <w:szCs w:val="18"/>
              </w:rPr>
              <w:t xml:space="preserve">. If you prefer to convert your AUM </w:t>
            </w:r>
            <w:r w:rsidR="00392967">
              <w:rPr>
                <w:bCs/>
                <w:szCs w:val="18"/>
              </w:rPr>
              <w:t>using another exchange rate</w:t>
            </w:r>
            <w:r>
              <w:rPr>
                <w:bCs/>
                <w:szCs w:val="18"/>
              </w:rPr>
              <w:t xml:space="preserve">, </w:t>
            </w:r>
            <w:r w:rsidRPr="00647634">
              <w:rPr>
                <w:bCs/>
                <w:szCs w:val="18"/>
              </w:rPr>
              <w:t>complete the information directly in USD.</w:t>
            </w:r>
          </w:p>
        </w:tc>
      </w:tr>
      <w:tr w:rsidR="00720CDD" w:rsidRPr="00D5451C" w14:paraId="0759313D" w14:textId="77777777" w:rsidTr="00001008">
        <w:trPr>
          <w:cantSplit/>
          <w:trHeight w:val="1103"/>
        </w:trPr>
        <w:tc>
          <w:tcPr>
            <w:cnfStyle w:val="001000000000" w:firstRow="0" w:lastRow="0" w:firstColumn="1" w:lastColumn="0" w:oddVBand="0" w:evenVBand="0" w:oddHBand="0" w:evenHBand="0" w:firstRowFirstColumn="0" w:firstRowLastColumn="0" w:lastRowFirstColumn="0" w:lastRowLastColumn="0"/>
            <w:tcW w:w="1134" w:type="dxa"/>
          </w:tcPr>
          <w:p w14:paraId="3CFD1235" w14:textId="77777777" w:rsidR="00720CDD" w:rsidRDefault="00720CDD" w:rsidP="00671916">
            <w:pPr>
              <w:pStyle w:val="INDICATORNUMBER"/>
              <w:rPr>
                <w:rStyle w:val="IntenseEmphasis"/>
                <w:b/>
                <w:bCs w:val="0"/>
                <w:i w:val="0"/>
                <w:iCs w:val="0"/>
                <w:color w:val="595959"/>
              </w:rPr>
            </w:pPr>
            <w:r>
              <w:rPr>
                <w:rStyle w:val="IntenseEmphasis"/>
                <w:b/>
                <w:bCs w:val="0"/>
                <w:i w:val="0"/>
                <w:iCs w:val="0"/>
                <w:color w:val="595959"/>
              </w:rPr>
              <w:t>OO 04.3</w:t>
            </w:r>
          </w:p>
        </w:tc>
        <w:tc>
          <w:tcPr>
            <w:tcW w:w="8075" w:type="dxa"/>
          </w:tcPr>
          <w:p w14:paraId="5BD14BE3" w14:textId="28180637" w:rsidR="00720CDD" w:rsidRDefault="00616140" w:rsidP="00720CDD">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This indicator </w:t>
            </w:r>
            <w:r w:rsidR="00720CDD">
              <w:rPr>
                <w:bCs/>
                <w:szCs w:val="18"/>
              </w:rPr>
              <w:t>is applicable if you reported in OO 03.2 that your organisation has subsidiaries whose AUM are not consolidated into this report.</w:t>
            </w:r>
            <w:r>
              <w:rPr>
                <w:bCs/>
                <w:szCs w:val="18"/>
              </w:rPr>
              <w:t xml:space="preserve"> Here, you should provide the total</w:t>
            </w:r>
            <w:r w:rsidR="00AC5AAA">
              <w:rPr>
                <w:bCs/>
                <w:szCs w:val="18"/>
              </w:rPr>
              <w:t xml:space="preserve"> AUMs</w:t>
            </w:r>
            <w:r>
              <w:rPr>
                <w:bCs/>
                <w:szCs w:val="18"/>
              </w:rPr>
              <w:t xml:space="preserve"> for</w:t>
            </w:r>
            <w:r w:rsidR="00392967">
              <w:rPr>
                <w:bCs/>
                <w:szCs w:val="18"/>
              </w:rPr>
              <w:t xml:space="preserve"> those</w:t>
            </w:r>
            <w:r>
              <w:rPr>
                <w:bCs/>
                <w:szCs w:val="18"/>
              </w:rPr>
              <w:t xml:space="preserve"> subsidiaries</w:t>
            </w:r>
            <w:r w:rsidR="00392967">
              <w:rPr>
                <w:bCs/>
                <w:szCs w:val="18"/>
              </w:rPr>
              <w:t xml:space="preserve">. This figure is required to provide context to your report, to help avoid duplication in assets reported and for fee purposes. </w:t>
            </w:r>
          </w:p>
        </w:tc>
      </w:tr>
      <w:tr w:rsidR="00466E53" w:rsidRPr="00D5451C" w14:paraId="7EBF6587" w14:textId="77777777" w:rsidTr="002E471B">
        <w:trPr>
          <w:cantSplit/>
          <w:trHeight w:val="1103"/>
        </w:trPr>
        <w:tc>
          <w:tcPr>
            <w:cnfStyle w:val="001000000000" w:firstRow="0" w:lastRow="0" w:firstColumn="1" w:lastColumn="0" w:oddVBand="0" w:evenVBand="0" w:oddHBand="0" w:evenHBand="0" w:firstRowFirstColumn="0" w:firstRowLastColumn="0" w:lastRowFirstColumn="0" w:lastRowLastColumn="0"/>
            <w:tcW w:w="1134" w:type="dxa"/>
          </w:tcPr>
          <w:p w14:paraId="03C2A89C" w14:textId="77777777" w:rsidR="00466E53" w:rsidRDefault="00466E53" w:rsidP="00671916">
            <w:pPr>
              <w:pStyle w:val="INDICATORNUMBER"/>
              <w:rPr>
                <w:rStyle w:val="IntenseEmphasis"/>
                <w:b/>
                <w:bCs w:val="0"/>
                <w:i w:val="0"/>
                <w:iCs w:val="0"/>
                <w:color w:val="595959"/>
              </w:rPr>
            </w:pPr>
            <w:r>
              <w:rPr>
                <w:rStyle w:val="IntenseEmphasis"/>
                <w:b/>
                <w:bCs w:val="0"/>
                <w:i w:val="0"/>
                <w:iCs w:val="0"/>
                <w:color w:val="595959"/>
              </w:rPr>
              <w:t>OO 4.4</w:t>
            </w:r>
          </w:p>
        </w:tc>
        <w:tc>
          <w:tcPr>
            <w:tcW w:w="8075" w:type="dxa"/>
          </w:tcPr>
          <w:p w14:paraId="5DCB2C08" w14:textId="77777777" w:rsidR="00863702" w:rsidRDefault="00863702" w:rsidP="005E13AA">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Assets under an execution and/or advisory approach should be excluded from your AUM figure in indicator OO 04.2. The figure should be reported here. </w:t>
            </w:r>
          </w:p>
          <w:p w14:paraId="5665140F" w14:textId="77777777" w:rsidR="00466E53" w:rsidRDefault="004147CC">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This figure is required to provide context to your report,</w:t>
            </w:r>
            <w:r w:rsidR="00502FBE">
              <w:rPr>
                <w:bCs/>
                <w:szCs w:val="18"/>
              </w:rPr>
              <w:t xml:space="preserve"> to help avoid duplication in assets reported</w:t>
            </w:r>
            <w:r>
              <w:rPr>
                <w:bCs/>
                <w:szCs w:val="18"/>
              </w:rPr>
              <w:t xml:space="preserve"> and for fee purposes. </w:t>
            </w:r>
          </w:p>
        </w:tc>
      </w:tr>
      <w:tr w:rsidR="00647634" w:rsidRPr="00D5451C" w14:paraId="3074C8B4" w14:textId="77777777" w:rsidTr="00001008">
        <w:trPr>
          <w:cantSplit/>
        </w:trPr>
        <w:tc>
          <w:tcPr>
            <w:cnfStyle w:val="001000000000" w:firstRow="0" w:lastRow="0" w:firstColumn="1" w:lastColumn="0" w:oddVBand="0" w:evenVBand="0" w:oddHBand="0" w:evenHBand="0" w:firstRowFirstColumn="0" w:firstRowLastColumn="0" w:lastRowFirstColumn="0" w:lastRowLastColumn="0"/>
            <w:tcW w:w="1134" w:type="dxa"/>
          </w:tcPr>
          <w:p w14:paraId="0FA6E355" w14:textId="405D0B12" w:rsidR="00647634" w:rsidRPr="000D72DF" w:rsidRDefault="00647634" w:rsidP="00671916">
            <w:pPr>
              <w:pStyle w:val="INDICATORNUMBER"/>
              <w:rPr>
                <w:rStyle w:val="IntenseEmphasis"/>
                <w:b/>
                <w:bCs w:val="0"/>
                <w:i w:val="0"/>
                <w:iCs w:val="0"/>
              </w:rPr>
            </w:pPr>
            <w:r w:rsidRPr="00DC20FA">
              <w:rPr>
                <w:rStyle w:val="IntenseEmphasis"/>
                <w:b/>
                <w:bCs w:val="0"/>
                <w:i w:val="0"/>
                <w:iCs w:val="0"/>
                <w:color w:val="595959"/>
              </w:rPr>
              <w:t>OO 04.</w:t>
            </w:r>
            <w:r w:rsidR="002E471B">
              <w:rPr>
                <w:rStyle w:val="IntenseEmphasis"/>
                <w:b/>
                <w:bCs w:val="0"/>
                <w:i w:val="0"/>
                <w:iCs w:val="0"/>
                <w:color w:val="595959"/>
              </w:rPr>
              <w:t>5</w:t>
            </w:r>
          </w:p>
        </w:tc>
        <w:tc>
          <w:tcPr>
            <w:tcW w:w="8075" w:type="dxa"/>
          </w:tcPr>
          <w:p w14:paraId="106BEDF4" w14:textId="77777777" w:rsidR="00647634" w:rsidRDefault="00647634" w:rsidP="0064763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Your asset </w:t>
            </w:r>
            <w:r w:rsidR="00EE0FBA">
              <w:rPr>
                <w:bCs/>
                <w:szCs w:val="18"/>
              </w:rPr>
              <w:t xml:space="preserve">class </w:t>
            </w:r>
            <w:r>
              <w:rPr>
                <w:bCs/>
                <w:szCs w:val="18"/>
              </w:rPr>
              <w:t xml:space="preserve">mix breakdown will be </w:t>
            </w:r>
            <w:r w:rsidR="00EE0FBA">
              <w:rPr>
                <w:bCs/>
                <w:szCs w:val="18"/>
              </w:rPr>
              <w:t>reported</w:t>
            </w:r>
            <w:r>
              <w:rPr>
                <w:bCs/>
                <w:szCs w:val="18"/>
              </w:rPr>
              <w:t xml:space="preserve"> in the next indicator (OO 05). This information will be used to help readers understand the broad composition of your portfolio. It will also be used to customise your </w:t>
            </w:r>
            <w:r w:rsidR="00EE0FBA">
              <w:rPr>
                <w:bCs/>
                <w:szCs w:val="18"/>
              </w:rPr>
              <w:t xml:space="preserve">modules and </w:t>
            </w:r>
            <w:r>
              <w:rPr>
                <w:bCs/>
                <w:szCs w:val="18"/>
              </w:rPr>
              <w:t xml:space="preserve">indicators in the online reporting tool, in order to ensure that you are only asked to report on indicators that are relevant to you. </w:t>
            </w:r>
          </w:p>
          <w:p w14:paraId="1794545A" w14:textId="0602404D" w:rsidR="00647634" w:rsidRPr="00001008" w:rsidRDefault="00647634" w:rsidP="004D2C7F">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001008">
              <w:rPr>
                <w:bCs/>
                <w:szCs w:val="18"/>
              </w:rPr>
              <w:t xml:space="preserve">Note that you </w:t>
            </w:r>
            <w:r w:rsidR="004D2C7F" w:rsidRPr="00001008">
              <w:rPr>
                <w:bCs/>
                <w:szCs w:val="18"/>
              </w:rPr>
              <w:t xml:space="preserve">can </w:t>
            </w:r>
            <w:r w:rsidRPr="00001008">
              <w:rPr>
                <w:bCs/>
                <w:szCs w:val="18"/>
              </w:rPr>
              <w:t xml:space="preserve">choose to report your asset class mix </w:t>
            </w:r>
            <w:r w:rsidR="003164CB" w:rsidRPr="00001008">
              <w:rPr>
                <w:bCs/>
                <w:szCs w:val="18"/>
              </w:rPr>
              <w:t xml:space="preserve">in percentages </w:t>
            </w:r>
            <w:r w:rsidR="004D2C7F" w:rsidRPr="00001008">
              <w:rPr>
                <w:bCs/>
                <w:szCs w:val="18"/>
              </w:rPr>
              <w:t>or in broad ranges.</w:t>
            </w:r>
            <w:r w:rsidRPr="00001008">
              <w:rPr>
                <w:bCs/>
                <w:szCs w:val="18"/>
              </w:rPr>
              <w:t xml:space="preserve"> </w:t>
            </w:r>
            <w:r w:rsidR="003164CB" w:rsidRPr="00001008">
              <w:rPr>
                <w:bCs/>
                <w:szCs w:val="18"/>
              </w:rPr>
              <w:t xml:space="preserve">The PRI strongly encourages signatories to report in percentages. You can choose whether to disclose your asset mix in percentages or broad ranges in indicator OO 06. </w:t>
            </w:r>
          </w:p>
        </w:tc>
      </w:tr>
      <w:tr w:rsidR="00647634" w:rsidRPr="00D5451C" w14:paraId="5AABD576" w14:textId="77777777" w:rsidTr="00671916">
        <w:trPr>
          <w:cantSplit/>
        </w:trPr>
        <w:tc>
          <w:tcPr>
            <w:cnfStyle w:val="001000000000" w:firstRow="0" w:lastRow="0" w:firstColumn="1" w:lastColumn="0" w:oddVBand="0" w:evenVBand="0" w:oddHBand="0" w:evenHBand="0" w:firstRowFirstColumn="0" w:firstRowLastColumn="0" w:lastRowFirstColumn="0" w:lastRowLastColumn="0"/>
            <w:tcW w:w="9209" w:type="dxa"/>
            <w:gridSpan w:val="2"/>
          </w:tcPr>
          <w:p w14:paraId="0B446A39" w14:textId="77777777" w:rsidR="00647634" w:rsidRPr="00647634" w:rsidRDefault="00647634" w:rsidP="00647634">
            <w:pPr>
              <w:pStyle w:val="INDICATORTEXT"/>
              <w:jc w:val="both"/>
              <w:rPr>
                <w:b/>
                <w:bCs/>
                <w:szCs w:val="18"/>
              </w:rPr>
            </w:pPr>
            <w:r w:rsidRPr="00647634">
              <w:rPr>
                <w:b/>
                <w:bCs/>
                <w:szCs w:val="18"/>
              </w:rPr>
              <w:t>LOGIC</w:t>
            </w:r>
          </w:p>
        </w:tc>
      </w:tr>
      <w:tr w:rsidR="00647634" w:rsidRPr="00D5451C" w14:paraId="1232EAA5" w14:textId="77777777" w:rsidTr="00001008">
        <w:trPr>
          <w:cantSplit/>
        </w:trPr>
        <w:tc>
          <w:tcPr>
            <w:cnfStyle w:val="001000000000" w:firstRow="0" w:lastRow="0" w:firstColumn="1" w:lastColumn="0" w:oddVBand="0" w:evenVBand="0" w:oddHBand="0" w:evenHBand="0" w:firstRowFirstColumn="0" w:firstRowLastColumn="0" w:lastRowFirstColumn="0" w:lastRowLastColumn="0"/>
            <w:tcW w:w="1134" w:type="dxa"/>
          </w:tcPr>
          <w:p w14:paraId="0D28F805" w14:textId="77777777" w:rsidR="00647634" w:rsidRPr="00DC20FA" w:rsidRDefault="00647634" w:rsidP="00671916">
            <w:pPr>
              <w:pStyle w:val="INDICATORNUMBER"/>
              <w:rPr>
                <w:rStyle w:val="IntenseEmphasis"/>
                <w:b/>
                <w:bCs w:val="0"/>
                <w:i w:val="0"/>
                <w:iCs w:val="0"/>
                <w:color w:val="595959"/>
              </w:rPr>
            </w:pPr>
            <w:r>
              <w:rPr>
                <w:rStyle w:val="IntenseEmphasis"/>
                <w:b/>
                <w:bCs w:val="0"/>
                <w:i w:val="0"/>
                <w:iCs w:val="0"/>
                <w:color w:val="595959"/>
              </w:rPr>
              <w:t>OO 04</w:t>
            </w:r>
          </w:p>
        </w:tc>
        <w:tc>
          <w:tcPr>
            <w:tcW w:w="8075" w:type="dxa"/>
          </w:tcPr>
          <w:p w14:paraId="77BF9DB9" w14:textId="77777777" w:rsidR="00647634" w:rsidRDefault="00647634" w:rsidP="00001008">
            <w:pPr>
              <w:pStyle w:val="INDICATORTEXT"/>
              <w:spacing w:after="80"/>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Between indicators:</w:t>
            </w:r>
          </w:p>
          <w:p w14:paraId="0D12AE1B" w14:textId="1F6979B4" w:rsidR="00BC3EC6" w:rsidRDefault="00BC3EC6" w:rsidP="00001008">
            <w:pPr>
              <w:pStyle w:val="INDICATORTEXT"/>
              <w:spacing w:after="80"/>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Indicator </w:t>
            </w:r>
            <w:r w:rsidR="003E71C4">
              <w:rPr>
                <w:bCs/>
                <w:szCs w:val="18"/>
              </w:rPr>
              <w:t>[</w:t>
            </w:r>
            <w:r>
              <w:rPr>
                <w:bCs/>
                <w:szCs w:val="18"/>
              </w:rPr>
              <w:t>OO 04.3</w:t>
            </w:r>
            <w:r w:rsidR="003E71C4">
              <w:rPr>
                <w:bCs/>
                <w:szCs w:val="18"/>
              </w:rPr>
              <w:t>]</w:t>
            </w:r>
            <w:r>
              <w:rPr>
                <w:bCs/>
                <w:szCs w:val="18"/>
              </w:rPr>
              <w:t xml:space="preserve"> will be applicable if you report</w:t>
            </w:r>
            <w:r w:rsidR="00E26E92">
              <w:rPr>
                <w:bCs/>
                <w:szCs w:val="18"/>
              </w:rPr>
              <w:t xml:space="preserve"> that you have subsidiaries that are also PRI signatories, but </w:t>
            </w:r>
            <w:proofErr w:type="gramStart"/>
            <w:r w:rsidR="00E26E92">
              <w:rPr>
                <w:bCs/>
                <w:szCs w:val="18"/>
              </w:rPr>
              <w:t>whose</w:t>
            </w:r>
            <w:proofErr w:type="gramEnd"/>
            <w:r w:rsidR="00E26E92">
              <w:rPr>
                <w:bCs/>
                <w:szCs w:val="18"/>
              </w:rPr>
              <w:t xml:space="preserve"> AUM are not reported on a consolidated basis. </w:t>
            </w:r>
          </w:p>
          <w:p w14:paraId="20AE0ADE" w14:textId="2F5244A3" w:rsidR="002E471B" w:rsidRDefault="002E471B" w:rsidP="00001008">
            <w:pPr>
              <w:pStyle w:val="INDICATORTEXT"/>
              <w:spacing w:after="80"/>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Indicator </w:t>
            </w:r>
            <w:r w:rsidR="003E71C4">
              <w:rPr>
                <w:bCs/>
                <w:szCs w:val="18"/>
              </w:rPr>
              <w:t>[</w:t>
            </w:r>
            <w:r>
              <w:rPr>
                <w:bCs/>
                <w:szCs w:val="18"/>
              </w:rPr>
              <w:t>OO 04.4</w:t>
            </w:r>
            <w:r w:rsidR="003E71C4">
              <w:rPr>
                <w:bCs/>
                <w:szCs w:val="18"/>
              </w:rPr>
              <w:t>]</w:t>
            </w:r>
            <w:r>
              <w:rPr>
                <w:bCs/>
                <w:szCs w:val="18"/>
              </w:rPr>
              <w:t xml:space="preserve"> will be applicable if you select “execution and advisory services” in indicator OO 01. </w:t>
            </w:r>
          </w:p>
          <w:p w14:paraId="6A2F28B3" w14:textId="3782CC4B" w:rsidR="00BC3EC6" w:rsidRDefault="002E471B" w:rsidP="00001008">
            <w:pPr>
              <w:pStyle w:val="INDICATORTEXT"/>
              <w:spacing w:after="80"/>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Within this indicator: </w:t>
            </w:r>
          </w:p>
          <w:p w14:paraId="2E39486D" w14:textId="2FE41C4F" w:rsidR="00647634" w:rsidRDefault="00647634" w:rsidP="00001008">
            <w:pPr>
              <w:pStyle w:val="INDICATORTEXT"/>
              <w:numPr>
                <w:ilvl w:val="0"/>
                <w:numId w:val="16"/>
              </w:numPr>
              <w:spacing w:after="80"/>
              <w:jc w:val="both"/>
              <w:cnfStyle w:val="000000000000" w:firstRow="0" w:lastRow="0" w:firstColumn="0" w:lastColumn="0" w:oddVBand="0" w:evenVBand="0" w:oddHBand="0" w:evenHBand="0" w:firstRowFirstColumn="0" w:firstRowLastColumn="0" w:lastRowFirstColumn="0" w:lastRowLastColumn="0"/>
              <w:rPr>
                <w:bCs/>
                <w:szCs w:val="18"/>
              </w:rPr>
            </w:pPr>
            <w:r w:rsidRPr="00BD5187">
              <w:rPr>
                <w:bCs/>
                <w:szCs w:val="18"/>
              </w:rPr>
              <w:t>[0</w:t>
            </w:r>
            <w:r>
              <w:rPr>
                <w:bCs/>
                <w:szCs w:val="18"/>
              </w:rPr>
              <w:t>5a] will be applicable if in [04.</w:t>
            </w:r>
            <w:r w:rsidR="00BC3EC6">
              <w:rPr>
                <w:bCs/>
                <w:szCs w:val="18"/>
              </w:rPr>
              <w:t>5</w:t>
            </w:r>
            <w:r>
              <w:rPr>
                <w:bCs/>
                <w:szCs w:val="18"/>
              </w:rPr>
              <w:t xml:space="preserve">] you select </w:t>
            </w:r>
            <w:r w:rsidR="00F015AC">
              <w:rPr>
                <w:bCs/>
                <w:szCs w:val="18"/>
              </w:rPr>
              <w:t>‘</w:t>
            </w:r>
            <w:r w:rsidRPr="00BD5187">
              <w:rPr>
                <w:bCs/>
                <w:szCs w:val="18"/>
              </w:rPr>
              <w:t>Approximate percentage breakdown to the nearest 5%</w:t>
            </w:r>
            <w:r w:rsidR="00F015AC">
              <w:rPr>
                <w:bCs/>
                <w:szCs w:val="18"/>
              </w:rPr>
              <w:t>’</w:t>
            </w:r>
          </w:p>
          <w:p w14:paraId="669C3890" w14:textId="5D1ECBFA" w:rsidR="00647634" w:rsidRDefault="00647634" w:rsidP="00001008">
            <w:pPr>
              <w:pStyle w:val="INDICATORTEXT"/>
              <w:numPr>
                <w:ilvl w:val="0"/>
                <w:numId w:val="16"/>
              </w:numPr>
              <w:spacing w:after="80"/>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[05b] will be applicable if in [04.</w:t>
            </w:r>
            <w:r w:rsidR="00BC3EC6">
              <w:rPr>
                <w:bCs/>
                <w:szCs w:val="18"/>
              </w:rPr>
              <w:t>5</w:t>
            </w:r>
            <w:r>
              <w:rPr>
                <w:bCs/>
                <w:szCs w:val="18"/>
              </w:rPr>
              <w:t xml:space="preserve">] you select </w:t>
            </w:r>
            <w:r w:rsidR="00F015AC">
              <w:rPr>
                <w:bCs/>
                <w:szCs w:val="18"/>
              </w:rPr>
              <w:t>‘</w:t>
            </w:r>
            <w:r w:rsidRPr="00BD5187">
              <w:rPr>
                <w:bCs/>
                <w:szCs w:val="18"/>
              </w:rPr>
              <w:t xml:space="preserve">Broad </w:t>
            </w:r>
            <w:r>
              <w:rPr>
                <w:bCs/>
                <w:szCs w:val="18"/>
              </w:rPr>
              <w:t>r</w:t>
            </w:r>
            <w:r w:rsidRPr="00BD5187">
              <w:rPr>
                <w:bCs/>
                <w:szCs w:val="18"/>
              </w:rPr>
              <w:t>anges</w:t>
            </w:r>
            <w:r w:rsidR="00F015AC">
              <w:rPr>
                <w:bCs/>
                <w:szCs w:val="18"/>
              </w:rPr>
              <w:t>’</w:t>
            </w:r>
            <w:r>
              <w:rPr>
                <w:bCs/>
                <w:szCs w:val="18"/>
              </w:rPr>
              <w:t>.</w:t>
            </w:r>
          </w:p>
        </w:tc>
      </w:tr>
    </w:tbl>
    <w:p w14:paraId="466078DC" w14:textId="77777777" w:rsidR="00647634" w:rsidRDefault="00647634">
      <w:pPr>
        <w:widowControl/>
        <w:autoSpaceDE/>
        <w:autoSpaceDN/>
        <w:adjustRightInd/>
        <w:spacing w:before="0" w:after="0" w:line="240" w:lineRule="auto"/>
      </w:pPr>
    </w:p>
    <w:p w14:paraId="7E095D3F" w14:textId="01842864" w:rsidR="00647634" w:rsidRDefault="00647634">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04210" w14:paraId="23DEBD5C" w14:textId="77777777" w:rsidTr="006719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84B251C" w14:textId="77777777" w:rsidR="00704210" w:rsidRPr="00356CDA" w:rsidRDefault="00704210"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05DB7A51" w14:textId="77777777" w:rsidR="00704210" w:rsidRPr="00356CDA" w:rsidRDefault="00704210"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FF0326B" w14:textId="77777777" w:rsidR="00704210" w:rsidRPr="00356CDA" w:rsidRDefault="00704210"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4CCB072A" w14:textId="77777777" w:rsidR="00704210" w:rsidRPr="00356CDA" w:rsidRDefault="00704210" w:rsidP="00671916">
            <w:pPr>
              <w:widowControl/>
              <w:autoSpaceDE/>
              <w:autoSpaceDN/>
              <w:adjustRightInd/>
              <w:spacing w:after="0" w:line="240" w:lineRule="auto"/>
              <w:rPr>
                <w:rStyle w:val="IntenseEmphasis"/>
                <w:b w:val="0"/>
                <w:bCs w:val="0"/>
                <w:iCs w:val="0"/>
                <w:color w:val="FFFFFF" w:themeColor="background1"/>
              </w:rPr>
            </w:pPr>
            <w:r w:rsidRPr="00356CDA">
              <w:t>Principle</w:t>
            </w:r>
          </w:p>
        </w:tc>
      </w:tr>
      <w:tr w:rsidR="00704210" w14:paraId="76E5C5B7" w14:textId="77777777" w:rsidTr="0067191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31349DD" w14:textId="77777777" w:rsidR="00704210" w:rsidRDefault="00704210" w:rsidP="00704210">
            <w:pPr>
              <w:pStyle w:val="SectionIndicatorHeaderText"/>
              <w:spacing w:before="0" w:after="0"/>
              <w:rPr>
                <w:rStyle w:val="IntenseEmphasis"/>
                <w:b/>
                <w:i w:val="0"/>
                <w:color w:val="FFFFFF" w:themeColor="background1"/>
                <w:sz w:val="14"/>
                <w:szCs w:val="14"/>
              </w:rPr>
            </w:pPr>
            <w:r>
              <w:rPr>
                <w:rStyle w:val="IntenseEmphasis"/>
                <w:i w:val="0"/>
                <w:color w:val="FFFFFF" w:themeColor="background1"/>
              </w:rPr>
              <w:t>OO 05</w:t>
            </w:r>
          </w:p>
          <w:p w14:paraId="06057C27" w14:textId="77777777" w:rsidR="00704210" w:rsidRPr="00356CDA" w:rsidRDefault="00704210" w:rsidP="00704210">
            <w:pPr>
              <w:pStyle w:val="SectionIndicatorHeaderText"/>
              <w:rPr>
                <w:rStyle w:val="IntenseEmphasis"/>
                <w:bCs w:val="0"/>
                <w:i w:val="0"/>
                <w:iCs w:val="0"/>
                <w:color w:val="FFFFFF" w:themeColor="background1"/>
              </w:rPr>
            </w:pPr>
            <w:r w:rsidRPr="007B0711">
              <w:rPr>
                <w:rStyle w:val="IntenseEmphasis"/>
                <w:i w:val="0"/>
                <w:color w:val="FF0000"/>
              </w:rPr>
              <w:t>option a</w:t>
            </w:r>
          </w:p>
        </w:tc>
        <w:tc>
          <w:tcPr>
            <w:tcW w:w="3402" w:type="dxa"/>
          </w:tcPr>
          <w:p w14:paraId="1B78A7FB" w14:textId="77777777" w:rsidR="00704210" w:rsidRDefault="00704210" w:rsidP="00671916">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7ED10A6B" w14:textId="77777777" w:rsidR="00704210" w:rsidRPr="00356CDA" w:rsidRDefault="00704210" w:rsidP="00671916">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34899A97" w14:textId="77777777" w:rsidR="00704210" w:rsidRPr="00356CDA" w:rsidRDefault="00704210"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1DFC661A" w14:textId="77777777" w:rsidR="00704210" w:rsidRPr="00356CDA" w:rsidRDefault="00704210" w:rsidP="00671916">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7DEE840" w14:textId="77777777" w:rsidR="00A42D7C" w:rsidRPr="00284D22" w:rsidRDefault="00A42D7C" w:rsidP="00A42D7C">
      <w:pPr>
        <w:pStyle w:val="INDICATORNUMBER"/>
        <w:rPr>
          <w:sz w:val="14"/>
        </w:rPr>
      </w:pPr>
    </w:p>
    <w:tbl>
      <w:tblPr>
        <w:tblStyle w:val="SubSubSectionIndicatorTableMANDATORY"/>
        <w:tblW w:w="9209" w:type="dxa"/>
        <w:tblInd w:w="5" w:type="dxa"/>
        <w:tblLook w:val="04A0" w:firstRow="1" w:lastRow="0" w:firstColumn="1" w:lastColumn="0" w:noHBand="0" w:noVBand="1"/>
      </w:tblPr>
      <w:tblGrid>
        <w:gridCol w:w="1066"/>
        <w:gridCol w:w="2714"/>
        <w:gridCol w:w="2714"/>
        <w:gridCol w:w="2715"/>
      </w:tblGrid>
      <w:tr w:rsidR="00A42D7C" w14:paraId="1DFAB7EC" w14:textId="77777777" w:rsidTr="0070421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66" w:type="dxa"/>
            <w:tcBorders>
              <w:top w:val="nil"/>
              <w:bottom w:val="single" w:sz="4" w:space="0" w:color="0070C0"/>
            </w:tcBorders>
          </w:tcPr>
          <w:p w14:paraId="6D80D94E" w14:textId="77777777" w:rsidR="00A42D7C" w:rsidRPr="00356CDA" w:rsidRDefault="00A42D7C" w:rsidP="00671916">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OO 05a</w:t>
            </w:r>
          </w:p>
        </w:tc>
        <w:tc>
          <w:tcPr>
            <w:tcW w:w="8143" w:type="dxa"/>
            <w:gridSpan w:val="3"/>
            <w:tcBorders>
              <w:top w:val="nil"/>
              <w:bottom w:val="single" w:sz="4" w:space="0" w:color="0070C0"/>
            </w:tcBorders>
          </w:tcPr>
          <w:p w14:paraId="031D816C" w14:textId="77777777" w:rsidR="00A42D7C" w:rsidRPr="00356CDA" w:rsidRDefault="00A42D7C"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56CDA">
              <w:rPr>
                <w:rStyle w:val="IntenseEmphasis"/>
                <w:i w:val="0"/>
                <w:color w:val="FFFFFF" w:themeColor="background1"/>
                <w:sz w:val="20"/>
                <w:szCs w:val="20"/>
              </w:rPr>
              <w:t>INDICATOR</w:t>
            </w:r>
          </w:p>
        </w:tc>
      </w:tr>
      <w:tr w:rsidR="00A42D7C" w:rsidRPr="00CF025D" w14:paraId="094D0D5E" w14:textId="77777777" w:rsidTr="001943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6" w:type="dxa"/>
            <w:tcBorders>
              <w:top w:val="single" w:sz="4" w:space="0" w:color="0070C0"/>
            </w:tcBorders>
          </w:tcPr>
          <w:p w14:paraId="366E883E" w14:textId="77777777" w:rsidR="00A42D7C" w:rsidRPr="00356CDA" w:rsidRDefault="00A42D7C" w:rsidP="00671916">
            <w:pPr>
              <w:pStyle w:val="INDICATORNUMBER"/>
              <w:rPr>
                <w:rStyle w:val="IntenseEmphasis"/>
                <w:i w:val="0"/>
              </w:rPr>
            </w:pPr>
            <w:r w:rsidRPr="00356CDA">
              <w:rPr>
                <w:rStyle w:val="IntenseEmphasis"/>
                <w:b/>
                <w:bCs w:val="0"/>
                <w:i w:val="0"/>
                <w:iCs w:val="0"/>
                <w:color w:val="595959"/>
              </w:rPr>
              <w:t>O</w:t>
            </w:r>
            <w:r>
              <w:rPr>
                <w:rStyle w:val="IntenseEmphasis"/>
                <w:b/>
                <w:bCs w:val="0"/>
                <w:i w:val="0"/>
                <w:iCs w:val="0"/>
                <w:color w:val="595959"/>
              </w:rPr>
              <w:t>O 05a</w:t>
            </w:r>
            <w:r w:rsidRPr="00356CDA">
              <w:rPr>
                <w:rStyle w:val="IntenseEmphasis"/>
                <w:b/>
                <w:bCs w:val="0"/>
                <w:i w:val="0"/>
                <w:iCs w:val="0"/>
                <w:color w:val="595959"/>
              </w:rPr>
              <w:t>.1</w:t>
            </w:r>
          </w:p>
        </w:tc>
        <w:tc>
          <w:tcPr>
            <w:tcW w:w="8143" w:type="dxa"/>
            <w:gridSpan w:val="3"/>
            <w:tcBorders>
              <w:top w:val="single" w:sz="4" w:space="0" w:color="0070C0"/>
            </w:tcBorders>
            <w:shd w:val="clear" w:color="auto" w:fill="DAEEF3" w:themeFill="accent5" w:themeFillTint="33"/>
          </w:tcPr>
          <w:p w14:paraId="496D8325" w14:textId="77777777" w:rsidR="00A42D7C" w:rsidRPr="00023755" w:rsidRDefault="00A42D7C"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837EA2">
              <w:t>Provide an approximate percentage breakdown of your AUM at the end of your reporting year, using the following asset classes</w:t>
            </w:r>
            <w:r>
              <w:t>:</w:t>
            </w:r>
          </w:p>
        </w:tc>
      </w:tr>
      <w:tr w:rsidR="00A42D7C" w14:paraId="2D306439" w14:textId="77777777" w:rsidTr="00460EAD">
        <w:tc>
          <w:tcPr>
            <w:cnfStyle w:val="001000000000" w:firstRow="0" w:lastRow="0" w:firstColumn="1" w:lastColumn="0" w:oddVBand="0" w:evenVBand="0" w:oddHBand="0" w:evenHBand="0" w:firstRowFirstColumn="0" w:firstRowLastColumn="0" w:lastRowFirstColumn="0" w:lastRowLastColumn="0"/>
            <w:tcW w:w="1066" w:type="dxa"/>
            <w:vMerge w:val="restart"/>
            <w:tcBorders>
              <w:top w:val="nil"/>
            </w:tcBorders>
          </w:tcPr>
          <w:p w14:paraId="6C068A57"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nil"/>
              <w:bottom w:val="nil"/>
              <w:right w:val="single" w:sz="4" w:space="0" w:color="BFBFBF" w:themeColor="background1" w:themeShade="BF"/>
            </w:tcBorders>
            <w:shd w:val="clear" w:color="auto" w:fill="A6A6A6" w:themeFill="background1" w:themeFillShade="A6"/>
          </w:tcPr>
          <w:p w14:paraId="51F6187A" w14:textId="77777777" w:rsidR="00A42D7C" w:rsidRPr="007F1732"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rPr>
            </w:pPr>
          </w:p>
        </w:tc>
        <w:tc>
          <w:tcPr>
            <w:tcW w:w="2714" w:type="dxa"/>
            <w:tcBorders>
              <w:top w:val="nil"/>
              <w:left w:val="single" w:sz="4" w:space="0" w:color="BFBFBF" w:themeColor="background1" w:themeShade="BF"/>
              <w:bottom w:val="nil"/>
              <w:right w:val="single" w:sz="4" w:space="0" w:color="BFBFBF" w:themeColor="background1" w:themeShade="BF"/>
            </w:tcBorders>
            <w:shd w:val="clear" w:color="auto" w:fill="A6A6A6" w:themeFill="background1" w:themeFillShade="A6"/>
            <w:vAlign w:val="bottom"/>
          </w:tcPr>
          <w:p w14:paraId="6915D74F" w14:textId="77777777" w:rsidR="00A42D7C" w:rsidRPr="007F1732" w:rsidRDefault="00A42D7C" w:rsidP="00460EA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bCs w:val="0"/>
                <w:i w:val="0"/>
                <w:iCs w:val="0"/>
                <w:color w:val="FFFFFF" w:themeColor="background1"/>
              </w:rPr>
              <w:t>Internally managed</w:t>
            </w:r>
          </w:p>
        </w:tc>
        <w:tc>
          <w:tcPr>
            <w:tcW w:w="2715" w:type="dxa"/>
            <w:tcBorders>
              <w:top w:val="nil"/>
              <w:left w:val="single" w:sz="4" w:space="0" w:color="BFBFBF" w:themeColor="background1" w:themeShade="BF"/>
              <w:bottom w:val="nil"/>
              <w:right w:val="single" w:sz="4" w:space="0" w:color="0070C0"/>
            </w:tcBorders>
            <w:shd w:val="clear" w:color="auto" w:fill="A6A6A6" w:themeFill="background1" w:themeFillShade="A6"/>
            <w:vAlign w:val="bottom"/>
          </w:tcPr>
          <w:p w14:paraId="05F1ED7C" w14:textId="77777777" w:rsidR="00A42D7C" w:rsidRPr="007F1732" w:rsidRDefault="00A42D7C" w:rsidP="00460EA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bCs w:val="0"/>
                <w:i w:val="0"/>
                <w:iCs w:val="0"/>
                <w:color w:val="FFFFFF" w:themeColor="background1"/>
              </w:rPr>
              <w:t>Externally managed</w:t>
            </w:r>
          </w:p>
        </w:tc>
      </w:tr>
      <w:tr w:rsidR="00A42D7C" w14:paraId="383A0EB1"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34819EB2"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nil"/>
              <w:bottom w:val="single" w:sz="4" w:space="0" w:color="BFBFBF" w:themeColor="background1" w:themeShade="BF"/>
              <w:right w:val="single" w:sz="4" w:space="0" w:color="BFBFBF" w:themeColor="background1" w:themeShade="BF"/>
            </w:tcBorders>
            <w:shd w:val="clear" w:color="auto" w:fill="auto"/>
          </w:tcPr>
          <w:p w14:paraId="6BB1F125" w14:textId="77777777" w:rsidR="00A42D7C" w:rsidRDefault="00A42D7C"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837EA2">
              <w:t>[a] Listed equity</w:t>
            </w:r>
          </w:p>
        </w:tc>
        <w:tc>
          <w:tcPr>
            <w:tcW w:w="2714"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7D1A85"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10688763" wp14:editId="151E99B0">
                  <wp:extent cx="436199" cy="145915"/>
                  <wp:effectExtent l="19050" t="0" r="1951" b="0"/>
                  <wp:docPr id="17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6E6F2061"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51FABBAB" wp14:editId="1AFE7AF2">
                  <wp:extent cx="436199" cy="145915"/>
                  <wp:effectExtent l="19050" t="0" r="1951" b="0"/>
                  <wp:docPr id="4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1417AFC2"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2652740B"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43A985F"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[b] Fixed income – corporate</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6F44E34"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2FBF5801" wp14:editId="5A9FD9C8">
                  <wp:extent cx="436199" cy="145915"/>
                  <wp:effectExtent l="19050" t="0" r="1951" b="0"/>
                  <wp:docPr id="5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568E4A0"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4172A912" wp14:editId="66CCE217">
                  <wp:extent cx="436199" cy="145915"/>
                  <wp:effectExtent l="19050" t="0" r="1951" b="0"/>
                  <wp:docPr id="6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0F4F70D6"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6BBE72F3"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44CCD71" w14:textId="77777777" w:rsidR="00A42D7C" w:rsidRPr="000936D7" w:rsidRDefault="00A42D7C" w:rsidP="00671916">
            <w:pPr>
              <w:pStyle w:val="INDICATORTEXT"/>
              <w:cnfStyle w:val="000000100000" w:firstRow="0" w:lastRow="0" w:firstColumn="0" w:lastColumn="0" w:oddVBand="0" w:evenVBand="0" w:oddHBand="1" w:evenHBand="0" w:firstRowFirstColumn="0" w:firstRowLastColumn="0" w:lastRowFirstColumn="0" w:lastRowLastColumn="0"/>
            </w:pPr>
            <w:r w:rsidRPr="000936D7">
              <w:t>[c] Fixed income – government</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1721097"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5D0A824B" wp14:editId="77354D56">
                  <wp:extent cx="436199" cy="145915"/>
                  <wp:effectExtent l="19050" t="0" r="1951" b="0"/>
                  <wp:docPr id="6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FF32E98"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52E4D121" wp14:editId="2F37C69E">
                  <wp:extent cx="436199" cy="145915"/>
                  <wp:effectExtent l="19050" t="0" r="1951" b="0"/>
                  <wp:docPr id="25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00A0E39B"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75A87FA1"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35450A"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[d] Fixed income - other</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2A66CB9"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09CB56E5" wp14:editId="58D14B35">
                  <wp:extent cx="436199" cy="145915"/>
                  <wp:effectExtent l="19050" t="0" r="1951" b="0"/>
                  <wp:docPr id="25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5A5B1C0"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703F1D0C" wp14:editId="404A4BAC">
                  <wp:extent cx="436199" cy="145915"/>
                  <wp:effectExtent l="19050" t="0" r="1951" b="0"/>
                  <wp:docPr id="258"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30C01394"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3748550D"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F39FD9" w14:textId="77777777" w:rsidR="00A42D7C" w:rsidRPr="000936D7" w:rsidRDefault="00A42D7C" w:rsidP="00671916">
            <w:pPr>
              <w:pStyle w:val="INDICATORTEXT"/>
              <w:cnfStyle w:val="000000100000" w:firstRow="0" w:lastRow="0" w:firstColumn="0" w:lastColumn="0" w:oddVBand="0" w:evenVBand="0" w:oddHBand="1" w:evenHBand="0" w:firstRowFirstColumn="0" w:firstRowLastColumn="0" w:lastRowFirstColumn="0" w:lastRowLastColumn="0"/>
            </w:pPr>
            <w:r w:rsidRPr="000936D7">
              <w:t>[e] Private debt</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948421D"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7D45D820" wp14:editId="7B81513C">
                  <wp:extent cx="436199" cy="145915"/>
                  <wp:effectExtent l="19050" t="0" r="1951" b="0"/>
                  <wp:docPr id="25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41D3D28"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2B1676B1" wp14:editId="17D41C93">
                  <wp:extent cx="436199" cy="145915"/>
                  <wp:effectExtent l="19050" t="0" r="1951" b="0"/>
                  <wp:docPr id="26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46C56018"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53BBEBC2"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B5046E4"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[f] Private equity</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1BC9BBB"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3F58F6B0" wp14:editId="52FC9C1F">
                  <wp:extent cx="436199" cy="145915"/>
                  <wp:effectExtent l="19050" t="0" r="1951" b="0"/>
                  <wp:docPr id="27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BAF14FF"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3FFE3777" wp14:editId="16A2A0C8">
                  <wp:extent cx="436199" cy="145915"/>
                  <wp:effectExtent l="19050" t="0" r="1951" b="0"/>
                  <wp:docPr id="27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79CD8ACD"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D0440F4"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3C8803" w14:textId="77777777" w:rsidR="00A42D7C" w:rsidRPr="000936D7" w:rsidRDefault="00A42D7C" w:rsidP="00671916">
            <w:pPr>
              <w:pStyle w:val="INDICATORTEXT"/>
              <w:cnfStyle w:val="000000100000" w:firstRow="0" w:lastRow="0" w:firstColumn="0" w:lastColumn="0" w:oddVBand="0" w:evenVBand="0" w:oddHBand="1" w:evenHBand="0" w:firstRowFirstColumn="0" w:firstRowLastColumn="0" w:lastRowFirstColumn="0" w:lastRowLastColumn="0"/>
            </w:pPr>
            <w:r w:rsidRPr="000936D7">
              <w:t>[g] Property</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3ABDD8"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77FED63F" wp14:editId="066E1491">
                  <wp:extent cx="436199" cy="145915"/>
                  <wp:effectExtent l="19050" t="0" r="1951" b="0"/>
                  <wp:docPr id="27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091F0BF"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4817C4E2" wp14:editId="52E8F382">
                  <wp:extent cx="436199" cy="145915"/>
                  <wp:effectExtent l="19050" t="0" r="1951" b="0"/>
                  <wp:docPr id="27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122E5AEA"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5D52DC40"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ED85958"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[h] Infrastructure</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E8537E"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4DD2A129" wp14:editId="247D810E">
                  <wp:extent cx="436199" cy="145915"/>
                  <wp:effectExtent l="19050" t="0" r="1951" b="0"/>
                  <wp:docPr id="27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7D7F066"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7DCCC3C8" wp14:editId="337FDDB9">
                  <wp:extent cx="436199" cy="145915"/>
                  <wp:effectExtent l="19050" t="0" r="1951" b="0"/>
                  <wp:docPr id="28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7682D5FF"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7627F07"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AFF5FA" w14:textId="77777777" w:rsidR="00A42D7C" w:rsidRPr="000936D7" w:rsidRDefault="00A42D7C" w:rsidP="00671916">
            <w:pPr>
              <w:pStyle w:val="INDICATORTEXT"/>
              <w:cnfStyle w:val="000000100000" w:firstRow="0" w:lastRow="0" w:firstColumn="0" w:lastColumn="0" w:oddVBand="0" w:evenVBand="0" w:oddHBand="1" w:evenHBand="0" w:firstRowFirstColumn="0" w:firstRowLastColumn="0" w:lastRowFirstColumn="0" w:lastRowLastColumn="0"/>
            </w:pPr>
            <w:r w:rsidRPr="000936D7">
              <w:t>[</w:t>
            </w:r>
            <w:proofErr w:type="spellStart"/>
            <w:r w:rsidRPr="000936D7">
              <w:t>i</w:t>
            </w:r>
            <w:proofErr w:type="spellEnd"/>
            <w:r w:rsidRPr="000936D7">
              <w:t>] Commodities</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7C47C5"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4B69C4AB" wp14:editId="33AAB262">
                  <wp:extent cx="436199" cy="145915"/>
                  <wp:effectExtent l="19050" t="0" r="1951" b="0"/>
                  <wp:docPr id="28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7DA2324"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368A2069" wp14:editId="6C0A2892">
                  <wp:extent cx="436199" cy="145915"/>
                  <wp:effectExtent l="19050" t="0" r="1951" b="0"/>
                  <wp:docPr id="28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17C0DD6C"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4588124"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25EEBF7"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[j] Hedge funds</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E8F2AD0"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5CC34D5E" wp14:editId="4B7BF161">
                  <wp:extent cx="436199" cy="145915"/>
                  <wp:effectExtent l="19050" t="0" r="1951" b="0"/>
                  <wp:docPr id="28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56A3D5C"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6CE7F518" wp14:editId="19B29846">
                  <wp:extent cx="436199" cy="145915"/>
                  <wp:effectExtent l="19050" t="0" r="1951" b="0"/>
                  <wp:docPr id="28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0CDE1C9C"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5CFB3A65"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CFC1D71" w14:textId="77777777" w:rsidR="00A42D7C" w:rsidRPr="000936D7" w:rsidRDefault="00A42D7C" w:rsidP="00F43C61">
            <w:pPr>
              <w:pStyle w:val="INDICATORTEXT"/>
              <w:cnfStyle w:val="000000100000" w:firstRow="0" w:lastRow="0" w:firstColumn="0" w:lastColumn="0" w:oddVBand="0" w:evenVBand="0" w:oddHBand="1" w:evenHBand="0" w:firstRowFirstColumn="0" w:firstRowLastColumn="0" w:lastRowFirstColumn="0" w:lastRowLastColumn="0"/>
            </w:pPr>
            <w:r w:rsidRPr="000936D7">
              <w:t xml:space="preserve">[k] </w:t>
            </w:r>
            <w:r w:rsidR="00F43C61">
              <w:t>F</w:t>
            </w:r>
            <w:r w:rsidRPr="000936D7">
              <w:t>orestry</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024F57"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73888753" wp14:editId="57BC6972">
                  <wp:extent cx="436199" cy="145915"/>
                  <wp:effectExtent l="19050" t="0" r="1951" b="0"/>
                  <wp:docPr id="28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6AAADE5"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722622A3" wp14:editId="3C0BBA75">
                  <wp:extent cx="436199" cy="145915"/>
                  <wp:effectExtent l="19050" t="0" r="1951" b="0"/>
                  <wp:docPr id="28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60F22117"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3FFC4E3C"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522B2A" w14:textId="77777777" w:rsidR="00A42D7C" w:rsidRPr="000936D7" w:rsidRDefault="00A42D7C" w:rsidP="00F43C61">
            <w:pPr>
              <w:pStyle w:val="INDICATORTEXT"/>
              <w:cnfStyle w:val="000000000000" w:firstRow="0" w:lastRow="0" w:firstColumn="0" w:lastColumn="0" w:oddVBand="0" w:evenVBand="0" w:oddHBand="0" w:evenHBand="0" w:firstRowFirstColumn="0" w:firstRowLastColumn="0" w:lastRowFirstColumn="0" w:lastRowLastColumn="0"/>
            </w:pPr>
            <w:r w:rsidRPr="000936D7">
              <w:t xml:space="preserve">[l] </w:t>
            </w:r>
            <w:r w:rsidR="00F43C61">
              <w:t>F</w:t>
            </w:r>
            <w:r w:rsidRPr="000936D7">
              <w:t>armland</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4EBC27"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28FCDC11" wp14:editId="07934F8C">
                  <wp:extent cx="436199" cy="145915"/>
                  <wp:effectExtent l="19050" t="0" r="1951" b="0"/>
                  <wp:docPr id="29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B951277"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395F5965" wp14:editId="19F53FA0">
                  <wp:extent cx="436199" cy="145915"/>
                  <wp:effectExtent l="19050" t="0" r="1951" b="0"/>
                  <wp:docPr id="29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5BEC609B"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43EC6298"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E8F48FE" w14:textId="77777777" w:rsidR="00A42D7C" w:rsidRPr="000936D7" w:rsidRDefault="00A42D7C" w:rsidP="00671916">
            <w:pPr>
              <w:pStyle w:val="INDICATORTEXT"/>
              <w:cnfStyle w:val="000000100000" w:firstRow="0" w:lastRow="0" w:firstColumn="0" w:lastColumn="0" w:oddVBand="0" w:evenVBand="0" w:oddHBand="1" w:evenHBand="0" w:firstRowFirstColumn="0" w:firstRowLastColumn="0" w:lastRowFirstColumn="0" w:lastRowLastColumn="0"/>
            </w:pPr>
            <w:r w:rsidRPr="000936D7">
              <w:t>[m] Inclusive finance</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9F02811"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70969EFC" wp14:editId="5D5E1CC9">
                  <wp:extent cx="436199" cy="145915"/>
                  <wp:effectExtent l="19050" t="0" r="1951" b="0"/>
                  <wp:docPr id="29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D3DEE50"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7E8332F1" wp14:editId="0A464549">
                  <wp:extent cx="436199" cy="145915"/>
                  <wp:effectExtent l="19050" t="0" r="1951" b="0"/>
                  <wp:docPr id="29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4CA98741"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6430994"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D3427E"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[n] Cash</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7AA9970"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44DCAD34" wp14:editId="60ED79C2">
                  <wp:extent cx="436199" cy="145915"/>
                  <wp:effectExtent l="19050" t="0" r="1951" b="0"/>
                  <wp:docPr id="300"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6CD4A55"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1164E776" wp14:editId="6710677E">
                  <wp:extent cx="436199" cy="145915"/>
                  <wp:effectExtent l="19050" t="0" r="1951" b="0"/>
                  <wp:docPr id="30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6D768B32"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1EB6A36E"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A86C21" w14:textId="77777777" w:rsidR="00A42D7C" w:rsidRPr="000936D7" w:rsidRDefault="00A42D7C" w:rsidP="00671916">
            <w:pPr>
              <w:pStyle w:val="INDICATORTEXT"/>
              <w:cnfStyle w:val="000000100000" w:firstRow="0" w:lastRow="0" w:firstColumn="0" w:lastColumn="0" w:oddVBand="0" w:evenVBand="0" w:oddHBand="1" w:evenHBand="0" w:firstRowFirstColumn="0" w:firstRowLastColumn="0" w:lastRowFirstColumn="0" w:lastRowLastColumn="0"/>
            </w:pPr>
            <w:r w:rsidRPr="000936D7">
              <w:t>[o] Other</w:t>
            </w:r>
            <w:r w:rsidR="00022916">
              <w:t xml:space="preserve"> (1)</w:t>
            </w:r>
            <w:r w:rsidRPr="000936D7">
              <w:t>, specify</w:t>
            </w:r>
            <w:r w:rsidR="00460EAD">
              <w:t>_______</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B491E87"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7B5F2D81" wp14:editId="0D619AD0">
                  <wp:extent cx="436199" cy="145915"/>
                  <wp:effectExtent l="19050" t="0" r="1951" b="0"/>
                  <wp:docPr id="30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1F251A81" w14:textId="77777777" w:rsidR="00A42D7C" w:rsidRPr="006843E6"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747CD53B" wp14:editId="740D370F">
                  <wp:extent cx="436199" cy="145915"/>
                  <wp:effectExtent l="19050" t="0" r="1951" b="0"/>
                  <wp:docPr id="30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0778A398" w14:textId="77777777" w:rsidTr="00704210">
        <w:trPr>
          <w:trHeight w:val="20"/>
        </w:trPr>
        <w:tc>
          <w:tcPr>
            <w:cnfStyle w:val="001000000000" w:firstRow="0" w:lastRow="0" w:firstColumn="1" w:lastColumn="0" w:oddVBand="0" w:evenVBand="0" w:oddHBand="0" w:evenHBand="0" w:firstRowFirstColumn="0" w:firstRowLastColumn="0" w:lastRowFirstColumn="0" w:lastRowLastColumn="0"/>
            <w:tcW w:w="1066" w:type="dxa"/>
            <w:vMerge/>
          </w:tcPr>
          <w:p w14:paraId="77C6F02D"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5F8E7A9"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[p] Other</w:t>
            </w:r>
            <w:r w:rsidR="00022916">
              <w:t xml:space="preserve"> (2)</w:t>
            </w:r>
            <w:r w:rsidRPr="000936D7">
              <w:t>, specify</w:t>
            </w:r>
            <w:r w:rsidR="00460EAD">
              <w:t>_______</w:t>
            </w:r>
          </w:p>
        </w:tc>
        <w:tc>
          <w:tcPr>
            <w:tcW w:w="271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8DBF4DE"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3A0639C1" wp14:editId="1BE26BF8">
                  <wp:extent cx="436199" cy="145915"/>
                  <wp:effectExtent l="19050" t="0" r="1951" b="0"/>
                  <wp:docPr id="3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c>
          <w:tcPr>
            <w:tcW w:w="271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94DC484" w14:textId="77777777" w:rsidR="00A42D7C" w:rsidRPr="006843E6"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 w:val="16"/>
              </w:rPr>
            </w:pPr>
            <w:r w:rsidRPr="006843E6">
              <w:rPr>
                <w:rStyle w:val="IntenseEmphasis"/>
                <w:b w:val="0"/>
                <w:bCs w:val="0"/>
                <w:i w:val="0"/>
                <w:iCs w:val="0"/>
                <w:noProof/>
                <w:sz w:val="16"/>
              </w:rPr>
              <w:drawing>
                <wp:inline distT="0" distB="0" distL="0" distR="0" wp14:anchorId="5854CE2D" wp14:editId="48768052">
                  <wp:extent cx="436199" cy="145915"/>
                  <wp:effectExtent l="19050" t="0" r="1951" b="0"/>
                  <wp:docPr id="305"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0055" cy="147205"/>
                          </a:xfrm>
                          <a:prstGeom prst="rect">
                            <a:avLst/>
                          </a:prstGeom>
                          <a:noFill/>
                          <a:ln>
                            <a:noFill/>
                          </a:ln>
                        </pic:spPr>
                      </pic:pic>
                    </a:graphicData>
                  </a:graphic>
                </wp:inline>
              </w:drawing>
            </w:r>
            <w:r w:rsidRPr="006843E6">
              <w:rPr>
                <w:sz w:val="16"/>
              </w:rPr>
              <w:t>%</w:t>
            </w:r>
          </w:p>
        </w:tc>
      </w:tr>
      <w:tr w:rsidR="00A42D7C" w14:paraId="25EBDD34" w14:textId="77777777" w:rsidTr="0070421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1066" w:type="dxa"/>
            <w:vMerge/>
            <w:tcBorders>
              <w:bottom w:val="single" w:sz="4" w:space="0" w:color="0070C0"/>
            </w:tcBorders>
          </w:tcPr>
          <w:p w14:paraId="3A28B511"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714" w:type="dxa"/>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46B72584" w14:textId="77777777" w:rsidR="00A42D7C" w:rsidRPr="000936D7" w:rsidRDefault="00022916" w:rsidP="00671916">
            <w:pPr>
              <w:pStyle w:val="INDICATORTEXT"/>
              <w:cnfStyle w:val="000000100000" w:firstRow="0" w:lastRow="0" w:firstColumn="0" w:lastColumn="0" w:oddVBand="0" w:evenVBand="0" w:oddHBand="1" w:evenHBand="0" w:firstRowFirstColumn="0" w:firstRowLastColumn="0" w:lastRowFirstColumn="0" w:lastRowLastColumn="0"/>
            </w:pPr>
            <w:r w:rsidRPr="00022916">
              <w:rPr>
                <w:b/>
              </w:rPr>
              <w:t>Total</w:t>
            </w:r>
            <w:r w:rsidR="00A42D7C" w:rsidRPr="00022916">
              <w:rPr>
                <w:b/>
              </w:rPr>
              <w:t xml:space="preserve"> </w:t>
            </w:r>
            <w:r w:rsidR="00A42D7C">
              <w:t>(needs to add up to 100%)</w:t>
            </w:r>
          </w:p>
        </w:tc>
        <w:tc>
          <w:tcPr>
            <w:tcW w:w="5429"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7B2718B5" w14:textId="77777777" w:rsidR="00A42D7C" w:rsidRPr="006843E6" w:rsidRDefault="00460EAD"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7A46C4">
              <w:rPr>
                <w:b/>
              </w:rPr>
              <w:t>100%</w:t>
            </w:r>
          </w:p>
        </w:tc>
      </w:tr>
    </w:tbl>
    <w:p w14:paraId="6491DAB2" w14:textId="77777777" w:rsidR="00A42D7C" w:rsidRDefault="00A42D7C" w:rsidP="00A42D7C"/>
    <w:p w14:paraId="4A7FD174" w14:textId="77777777" w:rsidR="00A42D7C" w:rsidRDefault="00A42D7C" w:rsidP="00A42D7C"/>
    <w:p w14:paraId="24933379" w14:textId="77777777" w:rsidR="00177828" w:rsidRDefault="00177828">
      <w:pPr>
        <w:widowControl/>
        <w:autoSpaceDE/>
        <w:autoSpaceDN/>
        <w:adjustRightInd/>
        <w:spacing w:before="0" w:after="0" w:line="240" w:lineRule="auto"/>
      </w:pPr>
      <w:r>
        <w:br w:type="page"/>
      </w:r>
    </w:p>
    <w:p w14:paraId="3E2A64C0" w14:textId="77777777" w:rsidR="0089054C" w:rsidRDefault="0089054C" w:rsidP="00A42D7C"/>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9054C" w14:paraId="6D3E0E87" w14:textId="77777777" w:rsidTr="006719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B67F1A3" w14:textId="77777777" w:rsidR="0089054C" w:rsidRPr="00356CDA" w:rsidRDefault="0089054C"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5DADFCE3" w14:textId="77777777" w:rsidR="0089054C" w:rsidRPr="00356CDA" w:rsidRDefault="0089054C"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76CB8846" w14:textId="77777777" w:rsidR="0089054C" w:rsidRPr="00356CDA" w:rsidRDefault="0089054C"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7937D046" w14:textId="77777777" w:rsidR="0089054C" w:rsidRPr="00356CDA" w:rsidRDefault="0089054C" w:rsidP="00671916">
            <w:pPr>
              <w:widowControl/>
              <w:autoSpaceDE/>
              <w:autoSpaceDN/>
              <w:adjustRightInd/>
              <w:spacing w:after="0" w:line="240" w:lineRule="auto"/>
              <w:rPr>
                <w:rStyle w:val="IntenseEmphasis"/>
                <w:b w:val="0"/>
                <w:bCs w:val="0"/>
                <w:iCs w:val="0"/>
                <w:color w:val="FFFFFF" w:themeColor="background1"/>
              </w:rPr>
            </w:pPr>
            <w:r w:rsidRPr="00356CDA">
              <w:t>Principle</w:t>
            </w:r>
          </w:p>
        </w:tc>
      </w:tr>
      <w:tr w:rsidR="0089054C" w14:paraId="7D5BA70E" w14:textId="77777777" w:rsidTr="0067191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0C0500D" w14:textId="77777777" w:rsidR="0089054C" w:rsidRDefault="0089054C" w:rsidP="00671916">
            <w:pPr>
              <w:pStyle w:val="SectionIndicatorHeaderText"/>
              <w:spacing w:before="0" w:after="0"/>
              <w:rPr>
                <w:rStyle w:val="IntenseEmphasis"/>
                <w:b/>
                <w:i w:val="0"/>
                <w:color w:val="FFFFFF" w:themeColor="background1"/>
                <w:sz w:val="14"/>
                <w:szCs w:val="14"/>
              </w:rPr>
            </w:pPr>
            <w:r>
              <w:rPr>
                <w:rStyle w:val="IntenseEmphasis"/>
                <w:i w:val="0"/>
                <w:color w:val="FFFFFF" w:themeColor="background1"/>
              </w:rPr>
              <w:t>OO 05</w:t>
            </w:r>
          </w:p>
          <w:p w14:paraId="6CCBB1B3" w14:textId="77777777" w:rsidR="0089054C" w:rsidRPr="00356CDA" w:rsidRDefault="0089054C" w:rsidP="00671916">
            <w:pPr>
              <w:pStyle w:val="SectionIndicatorHeaderText"/>
              <w:rPr>
                <w:rStyle w:val="IntenseEmphasis"/>
                <w:bCs w:val="0"/>
                <w:i w:val="0"/>
                <w:iCs w:val="0"/>
                <w:color w:val="FFFFFF" w:themeColor="background1"/>
              </w:rPr>
            </w:pPr>
            <w:r>
              <w:rPr>
                <w:rStyle w:val="IntenseEmphasis"/>
                <w:i w:val="0"/>
                <w:color w:val="FF0000"/>
              </w:rPr>
              <w:t>option b</w:t>
            </w:r>
          </w:p>
        </w:tc>
        <w:tc>
          <w:tcPr>
            <w:tcW w:w="3402" w:type="dxa"/>
          </w:tcPr>
          <w:p w14:paraId="5D6D1BF5" w14:textId="77777777" w:rsidR="0089054C" w:rsidRDefault="0089054C" w:rsidP="00671916">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3DD67C04" w14:textId="77777777" w:rsidR="0089054C" w:rsidRPr="00356CDA" w:rsidRDefault="0089054C" w:rsidP="00671916">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68608283" w14:textId="77777777" w:rsidR="0089054C" w:rsidRPr="00356CDA" w:rsidRDefault="0089054C"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597BCC5B" w14:textId="77777777" w:rsidR="0089054C" w:rsidRPr="00356CDA" w:rsidRDefault="0089054C" w:rsidP="00671916">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4024C8C9" w14:textId="77777777" w:rsidR="00A42D7C" w:rsidRDefault="00A42D7C" w:rsidP="00A42D7C">
      <w:pPr>
        <w:pStyle w:val="INDICATORNUMBER"/>
      </w:pPr>
    </w:p>
    <w:tbl>
      <w:tblPr>
        <w:tblStyle w:val="SubSubSectionIndicatorTableMANDATORY"/>
        <w:tblW w:w="9209" w:type="dxa"/>
        <w:tblInd w:w="5" w:type="dxa"/>
        <w:tblLook w:val="04A0" w:firstRow="1" w:lastRow="0" w:firstColumn="1" w:lastColumn="0" w:noHBand="0" w:noVBand="1"/>
      </w:tblPr>
      <w:tblGrid>
        <w:gridCol w:w="1134"/>
        <w:gridCol w:w="2410"/>
        <w:gridCol w:w="2835"/>
        <w:gridCol w:w="2830"/>
      </w:tblGrid>
      <w:tr w:rsidR="00A42D7C" w14:paraId="4566171A" w14:textId="77777777" w:rsidTr="0089054C">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nil"/>
              <w:bottom w:val="single" w:sz="4" w:space="0" w:color="0070C0"/>
            </w:tcBorders>
          </w:tcPr>
          <w:p w14:paraId="5E3794DE" w14:textId="77777777" w:rsidR="00A42D7C" w:rsidRPr="00356CDA" w:rsidRDefault="00A42D7C" w:rsidP="00671916">
            <w:pPr>
              <w:pStyle w:val="SectionIndicatorHeaderText"/>
              <w:rPr>
                <w:rStyle w:val="IntenseEmphasis"/>
                <w:b w:val="0"/>
                <w:bCs w:val="0"/>
                <w:i w:val="0"/>
                <w:iCs w:val="0"/>
                <w:color w:val="FFFFFF" w:themeColor="background1"/>
                <w:sz w:val="20"/>
                <w:szCs w:val="20"/>
              </w:rPr>
            </w:pPr>
            <w:r>
              <w:rPr>
                <w:rStyle w:val="IntenseEmphasis"/>
                <w:i w:val="0"/>
                <w:color w:val="FFFFFF" w:themeColor="background1"/>
                <w:sz w:val="20"/>
                <w:szCs w:val="20"/>
              </w:rPr>
              <w:t>OO 05b</w:t>
            </w:r>
          </w:p>
        </w:tc>
        <w:tc>
          <w:tcPr>
            <w:tcW w:w="8075" w:type="dxa"/>
            <w:gridSpan w:val="3"/>
            <w:tcBorders>
              <w:top w:val="nil"/>
              <w:bottom w:val="single" w:sz="4" w:space="0" w:color="0070C0"/>
              <w:right w:val="single" w:sz="4" w:space="0" w:color="0070C0"/>
            </w:tcBorders>
          </w:tcPr>
          <w:p w14:paraId="1556FE4A" w14:textId="77777777" w:rsidR="00A42D7C" w:rsidRPr="00356CDA" w:rsidRDefault="00A42D7C"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356CDA">
              <w:rPr>
                <w:rStyle w:val="IntenseEmphasis"/>
                <w:i w:val="0"/>
                <w:color w:val="FFFFFF" w:themeColor="background1"/>
                <w:sz w:val="20"/>
                <w:szCs w:val="20"/>
              </w:rPr>
              <w:t>INDICATOR</w:t>
            </w:r>
          </w:p>
        </w:tc>
      </w:tr>
      <w:tr w:rsidR="00A42D7C" w:rsidRPr="00CF025D" w14:paraId="629B9FB8" w14:textId="77777777" w:rsidTr="0019433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tcBorders>
          </w:tcPr>
          <w:p w14:paraId="78911F74" w14:textId="77777777" w:rsidR="00A42D7C" w:rsidRPr="00356CDA" w:rsidRDefault="00A42D7C" w:rsidP="00671916">
            <w:pPr>
              <w:pStyle w:val="INDICATORNUMBER"/>
              <w:rPr>
                <w:rStyle w:val="IntenseEmphasis"/>
                <w:i w:val="0"/>
              </w:rPr>
            </w:pPr>
            <w:r w:rsidRPr="00356CDA">
              <w:rPr>
                <w:rStyle w:val="IntenseEmphasis"/>
                <w:b/>
                <w:bCs w:val="0"/>
                <w:i w:val="0"/>
                <w:iCs w:val="0"/>
                <w:color w:val="595959"/>
              </w:rPr>
              <w:t>O</w:t>
            </w:r>
            <w:r>
              <w:rPr>
                <w:rStyle w:val="IntenseEmphasis"/>
                <w:b/>
                <w:bCs w:val="0"/>
                <w:i w:val="0"/>
                <w:iCs w:val="0"/>
                <w:color w:val="595959"/>
              </w:rPr>
              <w:t>O 05b</w:t>
            </w:r>
            <w:r w:rsidRPr="00356CDA">
              <w:rPr>
                <w:rStyle w:val="IntenseEmphasis"/>
                <w:b/>
                <w:bCs w:val="0"/>
                <w:i w:val="0"/>
                <w:iCs w:val="0"/>
                <w:color w:val="595959"/>
              </w:rPr>
              <w:t>.1</w:t>
            </w:r>
          </w:p>
        </w:tc>
        <w:tc>
          <w:tcPr>
            <w:tcW w:w="8075" w:type="dxa"/>
            <w:gridSpan w:val="3"/>
            <w:tcBorders>
              <w:top w:val="single" w:sz="4" w:space="0" w:color="0070C0"/>
              <w:right w:val="single" w:sz="4" w:space="0" w:color="0070C0"/>
            </w:tcBorders>
            <w:shd w:val="clear" w:color="auto" w:fill="DAEEF3" w:themeFill="accent5" w:themeFillTint="33"/>
          </w:tcPr>
          <w:p w14:paraId="72708B44" w14:textId="77777777" w:rsidR="00A42D7C" w:rsidRPr="00023755" w:rsidRDefault="00A42D7C"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CE5FD2">
              <w:t>Indicate the breakdown of your AUM at the end of your reporting year in broad ranges, using the following asset classes</w:t>
            </w:r>
            <w:r>
              <w:t>:</w:t>
            </w:r>
          </w:p>
        </w:tc>
      </w:tr>
      <w:tr w:rsidR="00A42D7C" w14:paraId="64B7723C" w14:textId="77777777" w:rsidTr="00460EAD">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tcBorders>
          </w:tcPr>
          <w:p w14:paraId="074B44F7"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nil"/>
              <w:bottom w:val="nil"/>
              <w:right w:val="single" w:sz="4" w:space="0" w:color="BFBFBF" w:themeColor="background1" w:themeShade="BF"/>
            </w:tcBorders>
            <w:shd w:val="clear" w:color="auto" w:fill="A6A6A6" w:themeFill="background1" w:themeFillShade="A6"/>
          </w:tcPr>
          <w:p w14:paraId="6DA17984" w14:textId="77777777" w:rsidR="00A42D7C" w:rsidRPr="007F1732"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rPr>
            </w:pPr>
          </w:p>
        </w:tc>
        <w:tc>
          <w:tcPr>
            <w:tcW w:w="2835" w:type="dxa"/>
            <w:tcBorders>
              <w:top w:val="nil"/>
              <w:left w:val="single" w:sz="4" w:space="0" w:color="BFBFBF" w:themeColor="background1" w:themeShade="BF"/>
              <w:bottom w:val="nil"/>
              <w:right w:val="single" w:sz="4" w:space="0" w:color="BFBFBF" w:themeColor="background1" w:themeShade="BF"/>
            </w:tcBorders>
            <w:shd w:val="clear" w:color="auto" w:fill="A6A6A6" w:themeFill="background1" w:themeFillShade="A6"/>
            <w:vAlign w:val="bottom"/>
          </w:tcPr>
          <w:p w14:paraId="66BFA939" w14:textId="77777777" w:rsidR="00A42D7C" w:rsidRPr="007F1732" w:rsidRDefault="00A42D7C" w:rsidP="00460EA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bCs w:val="0"/>
                <w:i w:val="0"/>
                <w:iCs w:val="0"/>
                <w:color w:val="FFFFFF" w:themeColor="background1"/>
              </w:rPr>
              <w:t>Internally managed</w:t>
            </w:r>
          </w:p>
        </w:tc>
        <w:tc>
          <w:tcPr>
            <w:tcW w:w="2830" w:type="dxa"/>
            <w:tcBorders>
              <w:top w:val="nil"/>
              <w:left w:val="single" w:sz="4" w:space="0" w:color="BFBFBF" w:themeColor="background1" w:themeShade="BF"/>
              <w:bottom w:val="nil"/>
              <w:right w:val="single" w:sz="4" w:space="0" w:color="0070C0"/>
            </w:tcBorders>
            <w:shd w:val="clear" w:color="auto" w:fill="A6A6A6" w:themeFill="background1" w:themeFillShade="A6"/>
            <w:vAlign w:val="bottom"/>
          </w:tcPr>
          <w:p w14:paraId="61CBDBAD" w14:textId="77777777" w:rsidR="00A42D7C" w:rsidRPr="007F1732" w:rsidRDefault="00A42D7C" w:rsidP="00460EAD">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bCs w:val="0"/>
                <w:i w:val="0"/>
                <w:iCs w:val="0"/>
                <w:color w:val="FFFFFF" w:themeColor="background1"/>
              </w:rPr>
              <w:t>Externally managed</w:t>
            </w:r>
          </w:p>
        </w:tc>
      </w:tr>
      <w:tr w:rsidR="00A42D7C" w14:paraId="4861F014" w14:textId="77777777" w:rsidTr="0089054C">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6CA64155"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nil"/>
              <w:bottom w:val="single" w:sz="4" w:space="0" w:color="BFBFBF" w:themeColor="background1" w:themeShade="BF"/>
              <w:right w:val="single" w:sz="4" w:space="0" w:color="BFBFBF" w:themeColor="background1" w:themeShade="BF"/>
            </w:tcBorders>
            <w:shd w:val="clear" w:color="auto" w:fill="auto"/>
          </w:tcPr>
          <w:p w14:paraId="41255C67" w14:textId="77777777" w:rsidR="00A42D7C" w:rsidRDefault="00A42D7C"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rPr>
            </w:pPr>
            <w:r w:rsidRPr="00837EA2">
              <w:t>[a] Listed equity</w:t>
            </w:r>
          </w:p>
        </w:tc>
        <w:tc>
          <w:tcPr>
            <w:tcW w:w="2835"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56C571" w14:textId="77777777" w:rsidR="00A42D7C" w:rsidRPr="003C3865" w:rsidRDefault="00A42D7C"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08E15AB8" w14:textId="77777777" w:rsidR="00A42D7C" w:rsidRPr="003C3865"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00460EAD">
              <w:rPr>
                <w:sz w:val="16"/>
              </w:rPr>
              <w:t xml:space="preserve"> </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3E7F9AF9" w14:textId="77777777" w:rsidTr="0089054C">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704401AF"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C018F48"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[b] Fixed income – corporate</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E2AEF8" w14:textId="77777777" w:rsidR="00A42D7C" w:rsidRPr="003C3865"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D5F5D00" w14:textId="77777777" w:rsidR="00A42D7C" w:rsidRPr="003C3865"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084C28E0" w14:textId="77777777" w:rsidTr="0089054C">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4069115B"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9CBB42A" w14:textId="77777777" w:rsidR="00A42D7C" w:rsidRPr="000936D7" w:rsidRDefault="00A42D7C" w:rsidP="00671916">
            <w:pPr>
              <w:pStyle w:val="INDICATORTEXT"/>
              <w:cnfStyle w:val="000000100000" w:firstRow="0" w:lastRow="0" w:firstColumn="0" w:lastColumn="0" w:oddVBand="0" w:evenVBand="0" w:oddHBand="1" w:evenHBand="0" w:firstRowFirstColumn="0" w:firstRowLastColumn="0" w:lastRowFirstColumn="0" w:lastRowLastColumn="0"/>
            </w:pPr>
            <w:r w:rsidRPr="000936D7">
              <w:t>[c] Fixed income – government</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6CB7C83" w14:textId="77777777" w:rsidR="00A42D7C" w:rsidRPr="003C3865" w:rsidRDefault="00A42D7C"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7746B7B" w14:textId="77777777" w:rsidR="00A42D7C" w:rsidRPr="003C3865"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6170F223" w14:textId="77777777" w:rsidTr="0089054C">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6CC8CF05"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EBAF51D"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[d] Fixed income - other</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55A54F2" w14:textId="77777777" w:rsidR="00A42D7C" w:rsidRPr="003C3865"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57981AF" w14:textId="77777777" w:rsidR="00A42D7C" w:rsidRPr="003C3865"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56B461FC" w14:textId="77777777" w:rsidTr="0089054C">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45060135"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2691597" w14:textId="77777777" w:rsidR="00A42D7C" w:rsidRPr="000936D7" w:rsidRDefault="00A42D7C" w:rsidP="00671916">
            <w:pPr>
              <w:pStyle w:val="INDICATORTEXT"/>
              <w:cnfStyle w:val="000000100000" w:firstRow="0" w:lastRow="0" w:firstColumn="0" w:lastColumn="0" w:oddVBand="0" w:evenVBand="0" w:oddHBand="1" w:evenHBand="0" w:firstRowFirstColumn="0" w:firstRowLastColumn="0" w:lastRowFirstColumn="0" w:lastRowLastColumn="0"/>
            </w:pPr>
            <w:r w:rsidRPr="000936D7">
              <w:t>[e] Private debt</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6DF255" w14:textId="77777777" w:rsidR="00A42D7C" w:rsidRPr="003C3865" w:rsidRDefault="00A42D7C"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8F694B9" w14:textId="77777777" w:rsidR="00A42D7C" w:rsidRPr="003C3865"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12B78375" w14:textId="77777777" w:rsidTr="0089054C">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611FE626"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FCD2556"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[f] Private equity</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C1E0C71" w14:textId="77777777" w:rsidR="00A42D7C" w:rsidRPr="003C3865"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7D0075E" w14:textId="77777777" w:rsidR="00A42D7C" w:rsidRPr="003C3865"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39A425A8" w14:textId="77777777" w:rsidTr="0089054C">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253ADEF8"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E88A429" w14:textId="77777777" w:rsidR="00A42D7C" w:rsidRPr="000936D7" w:rsidRDefault="00A42D7C" w:rsidP="00671916">
            <w:pPr>
              <w:pStyle w:val="INDICATORTEXT"/>
              <w:cnfStyle w:val="000000100000" w:firstRow="0" w:lastRow="0" w:firstColumn="0" w:lastColumn="0" w:oddVBand="0" w:evenVBand="0" w:oddHBand="1" w:evenHBand="0" w:firstRowFirstColumn="0" w:firstRowLastColumn="0" w:lastRowFirstColumn="0" w:lastRowLastColumn="0"/>
            </w:pPr>
            <w:r w:rsidRPr="000936D7">
              <w:t>[g] Property</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B0EB174" w14:textId="77777777" w:rsidR="00A42D7C" w:rsidRPr="003C3865" w:rsidRDefault="00A42D7C"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DBA92F2" w14:textId="77777777" w:rsidR="00A42D7C" w:rsidRPr="003C3865"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62852D4C" w14:textId="77777777" w:rsidTr="0089054C">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69456C67"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75CAB79"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[h] Infrastructure</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92B04B2" w14:textId="77777777" w:rsidR="00A42D7C" w:rsidRPr="003C3865"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25FDBEE" w14:textId="77777777" w:rsidR="00A42D7C" w:rsidRPr="003C3865"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27EFBE91" w14:textId="77777777" w:rsidTr="0089054C">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2A27B5EC"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07AD522" w14:textId="77777777" w:rsidR="00A42D7C" w:rsidRPr="000936D7" w:rsidRDefault="00A42D7C" w:rsidP="00671916">
            <w:pPr>
              <w:pStyle w:val="INDICATORTEXT"/>
              <w:cnfStyle w:val="000000100000" w:firstRow="0" w:lastRow="0" w:firstColumn="0" w:lastColumn="0" w:oddVBand="0" w:evenVBand="0" w:oddHBand="1" w:evenHBand="0" w:firstRowFirstColumn="0" w:firstRowLastColumn="0" w:lastRowFirstColumn="0" w:lastRowLastColumn="0"/>
            </w:pPr>
            <w:r w:rsidRPr="000936D7">
              <w:t>[</w:t>
            </w:r>
            <w:proofErr w:type="spellStart"/>
            <w:r w:rsidRPr="000936D7">
              <w:t>i</w:t>
            </w:r>
            <w:proofErr w:type="spellEnd"/>
            <w:r w:rsidRPr="000936D7">
              <w:t>] Commodities</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34F4E40" w14:textId="77777777" w:rsidR="00A42D7C" w:rsidRPr="003C3865" w:rsidRDefault="00A42D7C"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4799902" w14:textId="77777777" w:rsidR="00A42D7C" w:rsidRPr="003C3865"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01938A81" w14:textId="77777777" w:rsidTr="0089054C">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36E762D"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B86A59"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[j] Hedge funds</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0D4B58B" w14:textId="77777777" w:rsidR="00A42D7C" w:rsidRPr="003C3865"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B456DD7" w14:textId="77777777" w:rsidR="00A42D7C" w:rsidRPr="003C3865"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1159B2B6" w14:textId="77777777" w:rsidTr="0089054C">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14352F96"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76F5439" w14:textId="77777777" w:rsidR="00A42D7C" w:rsidRPr="000936D7" w:rsidRDefault="00B15F0B" w:rsidP="00671916">
            <w:pPr>
              <w:pStyle w:val="INDICATORTEXT"/>
              <w:cnfStyle w:val="000000100000" w:firstRow="0" w:lastRow="0" w:firstColumn="0" w:lastColumn="0" w:oddVBand="0" w:evenVBand="0" w:oddHBand="1" w:evenHBand="0" w:firstRowFirstColumn="0" w:firstRowLastColumn="0" w:lastRowFirstColumn="0" w:lastRowLastColumn="0"/>
            </w:pPr>
            <w:r>
              <w:t>[k] F</w:t>
            </w:r>
            <w:r w:rsidR="00A42D7C" w:rsidRPr="000936D7">
              <w:t>orestry</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FF0607" w14:textId="77777777" w:rsidR="00A42D7C" w:rsidRPr="003C3865" w:rsidRDefault="00A42D7C"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69731AE" w14:textId="77777777" w:rsidR="00A42D7C" w:rsidRPr="003C3865"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5CBF2248" w14:textId="77777777" w:rsidTr="0089054C">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3929A312"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D61B0CD" w14:textId="77777777" w:rsidR="00A42D7C" w:rsidRPr="000936D7" w:rsidRDefault="00B15F0B" w:rsidP="00671916">
            <w:pPr>
              <w:pStyle w:val="INDICATORTEXT"/>
              <w:cnfStyle w:val="000000000000" w:firstRow="0" w:lastRow="0" w:firstColumn="0" w:lastColumn="0" w:oddVBand="0" w:evenVBand="0" w:oddHBand="0" w:evenHBand="0" w:firstRowFirstColumn="0" w:firstRowLastColumn="0" w:lastRowFirstColumn="0" w:lastRowLastColumn="0"/>
            </w:pPr>
            <w:r>
              <w:t>[l] F</w:t>
            </w:r>
            <w:r w:rsidR="00A42D7C" w:rsidRPr="000936D7">
              <w:t>armland</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C851FB" w14:textId="77777777" w:rsidR="00A42D7C" w:rsidRPr="003C3865"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AFDFC26" w14:textId="77777777" w:rsidR="00A42D7C" w:rsidRPr="003C3865"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2F81218D" w14:textId="77777777" w:rsidTr="0089054C">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2B931440"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47CAAE6" w14:textId="77777777" w:rsidR="00A42D7C" w:rsidRPr="000936D7" w:rsidRDefault="00A42D7C" w:rsidP="00671916">
            <w:pPr>
              <w:pStyle w:val="INDICATORTEXT"/>
              <w:cnfStyle w:val="000000100000" w:firstRow="0" w:lastRow="0" w:firstColumn="0" w:lastColumn="0" w:oddVBand="0" w:evenVBand="0" w:oddHBand="1" w:evenHBand="0" w:firstRowFirstColumn="0" w:firstRowLastColumn="0" w:lastRowFirstColumn="0" w:lastRowLastColumn="0"/>
            </w:pPr>
            <w:r w:rsidRPr="000936D7">
              <w:t>[m] Inclusive finance</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DB5169D" w14:textId="77777777" w:rsidR="00A42D7C" w:rsidRPr="003C3865" w:rsidRDefault="00A42D7C"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73175CE" w14:textId="77777777" w:rsidR="00A42D7C" w:rsidRPr="003C3865"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4E4F3E4A" w14:textId="77777777" w:rsidTr="0089054C">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07F0DD2B"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E615DEA"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[n] Cash</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5CA2B0" w14:textId="77777777" w:rsidR="00A42D7C" w:rsidRPr="003C3865"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4DA1B1E" w14:textId="77777777" w:rsidR="00A42D7C" w:rsidRPr="003C3865"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1D8535D2" w14:textId="77777777" w:rsidTr="0089054C">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1158867"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21ECA5C" w14:textId="77777777" w:rsidR="00A42D7C" w:rsidRPr="000936D7" w:rsidRDefault="00A42D7C" w:rsidP="00671916">
            <w:pPr>
              <w:pStyle w:val="INDICATORTEXT"/>
              <w:cnfStyle w:val="000000100000" w:firstRow="0" w:lastRow="0" w:firstColumn="0" w:lastColumn="0" w:oddVBand="0" w:evenVBand="0" w:oddHBand="1" w:evenHBand="0" w:firstRowFirstColumn="0" w:firstRowLastColumn="0" w:lastRowFirstColumn="0" w:lastRowLastColumn="0"/>
            </w:pPr>
            <w:r w:rsidRPr="000936D7">
              <w:t>[o] Other</w:t>
            </w:r>
            <w:r w:rsidR="00286C3E">
              <w:t xml:space="preserve"> (1)</w:t>
            </w:r>
            <w:r w:rsidRPr="000936D7">
              <w:t>, specify</w:t>
            </w:r>
            <w:r w:rsidR="00460EAD">
              <w:t>_____</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245F753" w14:textId="77777777" w:rsidR="00A42D7C" w:rsidRPr="003C3865" w:rsidRDefault="00A42D7C" w:rsidP="00671916">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12E0511" w14:textId="77777777" w:rsidR="00A42D7C" w:rsidRPr="003C3865" w:rsidRDefault="00A42D7C"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686AA534" w14:textId="77777777" w:rsidTr="0089054C">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1A6E6832"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8A014C4" w14:textId="77777777" w:rsidR="00A42D7C" w:rsidRPr="000936D7" w:rsidRDefault="00A42D7C" w:rsidP="00671916">
            <w:pPr>
              <w:pStyle w:val="INDICATORTEXT"/>
              <w:cnfStyle w:val="000000000000" w:firstRow="0" w:lastRow="0" w:firstColumn="0" w:lastColumn="0" w:oddVBand="0" w:evenVBand="0" w:oddHBand="0" w:evenHBand="0" w:firstRowFirstColumn="0" w:firstRowLastColumn="0" w:lastRowFirstColumn="0" w:lastRowLastColumn="0"/>
            </w:pPr>
            <w:r w:rsidRPr="000936D7">
              <w:t>[p] Other</w:t>
            </w:r>
            <w:r w:rsidR="00286C3E">
              <w:t xml:space="preserve"> (2)</w:t>
            </w:r>
            <w:r w:rsidRPr="000936D7">
              <w:t>, specify</w:t>
            </w:r>
            <w:r w:rsidR="00460EAD">
              <w:t>_____</w:t>
            </w:r>
          </w:p>
        </w:tc>
        <w:tc>
          <w:tcPr>
            <w:tcW w:w="28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0496B6F" w14:textId="77777777" w:rsidR="00A42D7C" w:rsidRPr="003C3865"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c>
          <w:tcPr>
            <w:tcW w:w="28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2BAB5F10" w14:textId="77777777" w:rsidR="00A42D7C" w:rsidRPr="003C3865" w:rsidRDefault="00A42D7C" w:rsidP="00671916">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 w:val="16"/>
              </w:rPr>
            </w:pPr>
            <w:r w:rsidRPr="003C3865">
              <w:rPr>
                <w:sz w:val="16"/>
              </w:rPr>
              <w:sym w:font="Wingdings" w:char="F06D"/>
            </w:r>
            <w:r w:rsidRPr="003C3865">
              <w:rPr>
                <w:sz w:val="16"/>
              </w:rPr>
              <w:t>None;</w:t>
            </w:r>
            <w:r w:rsidRPr="003C3865">
              <w:rPr>
                <w:sz w:val="16"/>
              </w:rPr>
              <w:sym w:font="Wingdings" w:char="F06D"/>
            </w:r>
            <w:r w:rsidRPr="003C3865">
              <w:rPr>
                <w:sz w:val="16"/>
              </w:rPr>
              <w:t>&lt;10%;</w:t>
            </w:r>
            <w:r w:rsidRPr="003C3865">
              <w:rPr>
                <w:sz w:val="16"/>
              </w:rPr>
              <w:sym w:font="Wingdings" w:char="F06D"/>
            </w:r>
            <w:r>
              <w:rPr>
                <w:sz w:val="16"/>
              </w:rPr>
              <w:t>10-</w:t>
            </w:r>
            <w:r w:rsidRPr="003C3865">
              <w:rPr>
                <w:sz w:val="16"/>
              </w:rPr>
              <w:t>50%;</w:t>
            </w:r>
            <w:r w:rsidRPr="003C3865">
              <w:rPr>
                <w:sz w:val="16"/>
              </w:rPr>
              <w:sym w:font="Wingdings" w:char="F06D"/>
            </w:r>
            <w:r w:rsidRPr="003C3865">
              <w:rPr>
                <w:sz w:val="16"/>
              </w:rPr>
              <w:t>&gt;50%</w:t>
            </w:r>
          </w:p>
        </w:tc>
      </w:tr>
      <w:tr w:rsidR="00A42D7C" w14:paraId="7743CA05" w14:textId="77777777" w:rsidTr="008905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0070C0"/>
            </w:tcBorders>
          </w:tcPr>
          <w:p w14:paraId="5E50A52A" w14:textId="77777777" w:rsidR="00A42D7C" w:rsidRDefault="00A42D7C" w:rsidP="00671916">
            <w:pPr>
              <w:widowControl/>
              <w:autoSpaceDE/>
              <w:autoSpaceDN/>
              <w:adjustRightInd/>
              <w:spacing w:after="0" w:line="240" w:lineRule="auto"/>
              <w:rPr>
                <w:rStyle w:val="IntenseEmphasis"/>
                <w:b w:val="0"/>
                <w:bCs w:val="0"/>
                <w:i w:val="0"/>
                <w:iCs w:val="0"/>
              </w:rPr>
            </w:pPr>
          </w:p>
        </w:tc>
        <w:tc>
          <w:tcPr>
            <w:tcW w:w="2410" w:type="dxa"/>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56DD1DF7" w14:textId="77777777" w:rsidR="00A42D7C" w:rsidRPr="000936D7" w:rsidRDefault="00286C3E" w:rsidP="00671916">
            <w:pPr>
              <w:pStyle w:val="INDICATORTEXT"/>
              <w:cnfStyle w:val="000000100000" w:firstRow="0" w:lastRow="0" w:firstColumn="0" w:lastColumn="0" w:oddVBand="0" w:evenVBand="0" w:oddHBand="1" w:evenHBand="0" w:firstRowFirstColumn="0" w:firstRowLastColumn="0" w:lastRowFirstColumn="0" w:lastRowLastColumn="0"/>
            </w:pPr>
            <w:r w:rsidRPr="00022916">
              <w:rPr>
                <w:b/>
              </w:rPr>
              <w:t xml:space="preserve">Total </w:t>
            </w:r>
            <w:r>
              <w:t>(needs to add up to 100%)</w:t>
            </w:r>
          </w:p>
        </w:tc>
        <w:tc>
          <w:tcPr>
            <w:tcW w:w="5665"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7BD3612C" w14:textId="77777777" w:rsidR="00A42D7C" w:rsidRPr="006843E6" w:rsidRDefault="00460EAD" w:rsidP="00671916">
            <w:pPr>
              <w:pStyle w:val="INDICATORTEXT"/>
              <w:jc w:val="center"/>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sz w:val="16"/>
              </w:rPr>
            </w:pPr>
            <w:r w:rsidRPr="007A46C4">
              <w:rPr>
                <w:b/>
              </w:rPr>
              <w:t>100%</w:t>
            </w:r>
          </w:p>
        </w:tc>
      </w:tr>
    </w:tbl>
    <w:p w14:paraId="7EAA1786" w14:textId="77777777" w:rsidR="00A42D7C" w:rsidRDefault="00A42D7C" w:rsidP="00A42D7C">
      <w:pPr>
        <w:widowControl/>
        <w:autoSpaceDE/>
        <w:autoSpaceDN/>
        <w:adjustRightInd/>
        <w:spacing w:before="0" w:after="0" w:line="240" w:lineRule="auto"/>
      </w:pPr>
    </w:p>
    <w:p w14:paraId="5E557DAB" w14:textId="77777777" w:rsidR="00A42D7C" w:rsidRDefault="00A42D7C" w:rsidP="00A42D7C">
      <w:pPr>
        <w:widowControl/>
        <w:autoSpaceDE/>
        <w:autoSpaceDN/>
        <w:adjustRightInd/>
        <w:spacing w:before="0" w:after="0" w:line="240" w:lineRule="auto"/>
      </w:pPr>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A42D7C" w14:paraId="09A70A38" w14:textId="77777777" w:rsidTr="00671916">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10C2EB0E" w14:textId="77777777" w:rsidR="00A42D7C" w:rsidRPr="00DC20FA" w:rsidRDefault="00A42D7C" w:rsidP="00671916">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OO 05a and 5b</w:t>
            </w:r>
          </w:p>
        </w:tc>
        <w:tc>
          <w:tcPr>
            <w:tcW w:w="8075" w:type="dxa"/>
          </w:tcPr>
          <w:p w14:paraId="20C03B13" w14:textId="77777777" w:rsidR="00A42D7C" w:rsidRPr="00DC20FA" w:rsidRDefault="00A42D7C"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A42D7C" w:rsidRPr="00D5451C" w14:paraId="7B6F05B0" w14:textId="77777777" w:rsidTr="00671916">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683FB04D" w14:textId="77777777" w:rsidR="00A42D7C" w:rsidRPr="000D72DF" w:rsidRDefault="00A42D7C" w:rsidP="00671916">
            <w:pPr>
              <w:pStyle w:val="INDICATORNUMBER"/>
              <w:rPr>
                <w:rStyle w:val="IntenseEmphasis"/>
                <w:b/>
                <w:bCs w:val="0"/>
                <w:i w:val="0"/>
                <w:iCs w:val="0"/>
              </w:rPr>
            </w:pPr>
            <w:r>
              <w:rPr>
                <w:rStyle w:val="IntenseEmphasis"/>
                <w:b/>
                <w:bCs w:val="0"/>
                <w:i w:val="0"/>
                <w:iCs w:val="0"/>
                <w:color w:val="595959"/>
              </w:rPr>
              <w:t>OO 05.1</w:t>
            </w:r>
          </w:p>
        </w:tc>
        <w:tc>
          <w:tcPr>
            <w:tcW w:w="8075" w:type="dxa"/>
          </w:tcPr>
          <w:p w14:paraId="6E5B6F62" w14:textId="77777777" w:rsidR="00BB4DB6" w:rsidRPr="006E3943" w:rsidRDefault="00BB4DB6" w:rsidP="00CD66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377087">
              <w:rPr>
                <w:bCs/>
                <w:szCs w:val="18"/>
              </w:rPr>
              <w:t>You can choose to report your asset class mix in percentages or in broad ranges. The PRI strongly encourages signatories to report in percentages. You can choose whether to disclose your asset mix in percentages or broad ranges in indicator OO 06.</w:t>
            </w:r>
          </w:p>
          <w:p w14:paraId="44CCF4A4" w14:textId="77777777" w:rsidR="008F185F" w:rsidRDefault="008F185F" w:rsidP="00CD6615">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 xml:space="preserve">Your response to this indicator should be consistent with the AUM figure reported in [OO 04.2]. Assets subject to an advisory and/or execution only approach should not be included, if possible. The asset mix should not include assets of PRI signatory subsidiaries you have chosen to exclude from your AUM figure in [OO 04.2]. </w:t>
            </w:r>
          </w:p>
          <w:p w14:paraId="05D2231B" w14:textId="77777777" w:rsidR="00BB4DB6" w:rsidRPr="00CD6615" w:rsidRDefault="00BB4DB6" w:rsidP="00BB4DB6">
            <w:pPr>
              <w:pStyle w:val="INDICATORTEXT"/>
              <w:cnfStyle w:val="000000000000" w:firstRow="0" w:lastRow="0" w:firstColumn="0" w:lastColumn="0" w:oddVBand="0" w:evenVBand="0" w:oddHBand="0" w:evenHBand="0" w:firstRowFirstColumn="0" w:firstRowLastColumn="0" w:lastRowFirstColumn="0" w:lastRowLastColumn="0"/>
              <w:rPr>
                <w:szCs w:val="18"/>
              </w:rPr>
            </w:pPr>
            <w:r w:rsidRPr="00CD6615">
              <w:rPr>
                <w:szCs w:val="18"/>
              </w:rPr>
              <w:t>Please read all the explanatory notes and definitions carefully before responding. Your response to this indicator will determine which modules, sections and indicators you will be asked to complete in later stages of the Reporting Framework. All denominators of percentages are based on total AUM. For asset classes that constitute less than 10% of your AUM, you will be given a choice as to whether you would like to report on those asset categories or not.</w:t>
            </w:r>
          </w:p>
          <w:p w14:paraId="69996905" w14:textId="77777777" w:rsidR="00BB4DB6" w:rsidRDefault="00BB4DB6" w:rsidP="00BB4DB6">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CD6615">
              <w:rPr>
                <w:szCs w:val="18"/>
              </w:rPr>
              <w:t>In addition to reading these explanatory notes, please also review the separate asset class definitions. This will help avoid double counting or listing assets in the wrong category</w:t>
            </w:r>
            <w:r>
              <w:rPr>
                <w:bCs/>
                <w:color w:val="000000"/>
                <w:szCs w:val="18"/>
              </w:rPr>
              <w:t>.</w:t>
            </w:r>
          </w:p>
          <w:p w14:paraId="3D5ED715" w14:textId="77777777" w:rsidR="008F185F" w:rsidRPr="00001008" w:rsidRDefault="008F185F" w:rsidP="00CD6615">
            <w:pPr>
              <w:pStyle w:val="INDICATORTEXT"/>
              <w:cnfStyle w:val="000000000000" w:firstRow="0" w:lastRow="0" w:firstColumn="0" w:lastColumn="0" w:oddVBand="0" w:evenVBand="0" w:oddHBand="0" w:evenHBand="0" w:firstRowFirstColumn="0" w:firstRowLastColumn="0" w:lastRowFirstColumn="0" w:lastRowLastColumn="0"/>
              <w:rPr>
                <w:bCs/>
                <w:i/>
                <w:szCs w:val="18"/>
              </w:rPr>
            </w:pPr>
            <w:r w:rsidRPr="00001008">
              <w:rPr>
                <w:bCs/>
                <w:i/>
                <w:szCs w:val="18"/>
              </w:rPr>
              <w:t>Committed funds</w:t>
            </w:r>
          </w:p>
          <w:p w14:paraId="7A6E1A8A" w14:textId="77777777" w:rsidR="00B7167D" w:rsidRPr="00BB4DB6" w:rsidRDefault="00B7167D" w:rsidP="00CD6615">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BB4DB6">
              <w:rPr>
                <w:bCs/>
                <w:szCs w:val="18"/>
              </w:rPr>
              <w:t>Ideally your asset class mix should include</w:t>
            </w:r>
            <w:r w:rsidR="007E7E1B" w:rsidRPr="00BB4DB6">
              <w:rPr>
                <w:bCs/>
                <w:szCs w:val="18"/>
              </w:rPr>
              <w:t xml:space="preserve"> all </w:t>
            </w:r>
            <w:r w:rsidRPr="00BB4DB6">
              <w:rPr>
                <w:bCs/>
                <w:szCs w:val="18"/>
              </w:rPr>
              <w:t xml:space="preserve">uncalled commitments </w:t>
            </w:r>
            <w:r w:rsidR="007E7E1B" w:rsidRPr="00BB4DB6">
              <w:rPr>
                <w:bCs/>
                <w:szCs w:val="18"/>
              </w:rPr>
              <w:t xml:space="preserve">and committed funds </w:t>
            </w:r>
            <w:r w:rsidRPr="00BB4DB6">
              <w:rPr>
                <w:bCs/>
                <w:szCs w:val="18"/>
              </w:rPr>
              <w:t>(e.g. in private equity or infrastructure).</w:t>
            </w:r>
            <w:r w:rsidR="007E7E1B" w:rsidRPr="00BB4DB6">
              <w:rPr>
                <w:bCs/>
                <w:szCs w:val="18"/>
              </w:rPr>
              <w:t xml:space="preserve"> </w:t>
            </w:r>
            <w:r w:rsidR="00E32D71" w:rsidRPr="00BB4DB6">
              <w:rPr>
                <w:bCs/>
                <w:szCs w:val="18"/>
              </w:rPr>
              <w:t>However, if your organisation classifies these differently (for example you can only provide a breakdown for invested capital) then please report it that way and explain in OO 06.</w:t>
            </w:r>
          </w:p>
          <w:p w14:paraId="40439319" w14:textId="21F3A25B" w:rsidR="00337AB0" w:rsidRPr="00DC20FA" w:rsidRDefault="00B7167D" w:rsidP="00BF5C1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rsidRPr="00BB4DB6">
              <w:rPr>
                <w:bCs/>
                <w:szCs w:val="18"/>
              </w:rPr>
              <w:t xml:space="preserve">If your organisation is 100% uncalled commitments (i.e. still in the fundraising process) then you should classify this as </w:t>
            </w:r>
            <w:r w:rsidR="00DE684C" w:rsidRPr="00001008">
              <w:rPr>
                <w:bCs/>
                <w:szCs w:val="18"/>
              </w:rPr>
              <w:t xml:space="preserve">“Other” and </w:t>
            </w:r>
            <w:r w:rsidR="00124387" w:rsidRPr="00001008">
              <w:rPr>
                <w:bCs/>
                <w:szCs w:val="18"/>
              </w:rPr>
              <w:t>describe “Uncalled Commit</w:t>
            </w:r>
            <w:r w:rsidR="00DE684C" w:rsidRPr="00001008">
              <w:rPr>
                <w:bCs/>
                <w:szCs w:val="18"/>
              </w:rPr>
              <w:t>ments”</w:t>
            </w:r>
            <w:r w:rsidRPr="00BB4DB6">
              <w:rPr>
                <w:bCs/>
                <w:szCs w:val="18"/>
              </w:rPr>
              <w:t xml:space="preserve"> in OO 06.</w:t>
            </w:r>
          </w:p>
        </w:tc>
      </w:tr>
      <w:tr w:rsidR="00CD6615" w:rsidRPr="00D5451C" w14:paraId="6B2E92D3" w14:textId="77777777" w:rsidTr="00671916">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6D3A2872" w14:textId="77777777" w:rsidR="00CD6615" w:rsidRPr="00CD6615" w:rsidRDefault="00CD6615" w:rsidP="00CD6615">
            <w:pPr>
              <w:pStyle w:val="INDICATORTEXT"/>
              <w:rPr>
                <w:b/>
                <w:szCs w:val="18"/>
              </w:rPr>
            </w:pPr>
            <w:r w:rsidRPr="00CD6615">
              <w:rPr>
                <w:b/>
                <w:szCs w:val="18"/>
              </w:rPr>
              <w:t>LOGIC</w:t>
            </w:r>
          </w:p>
        </w:tc>
      </w:tr>
      <w:tr w:rsidR="00CD6615" w:rsidRPr="00D5451C" w14:paraId="652E20FC" w14:textId="77777777" w:rsidTr="00671916">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74C39AC4" w14:textId="77777777" w:rsidR="00CD6615" w:rsidRDefault="00CD6615" w:rsidP="00671916">
            <w:pPr>
              <w:pStyle w:val="INDICATORNUMBER"/>
              <w:rPr>
                <w:rStyle w:val="IntenseEmphasis"/>
                <w:b/>
                <w:bCs w:val="0"/>
                <w:i w:val="0"/>
                <w:iCs w:val="0"/>
                <w:color w:val="595959"/>
              </w:rPr>
            </w:pPr>
            <w:r>
              <w:rPr>
                <w:rStyle w:val="IntenseEmphasis"/>
                <w:b/>
                <w:bCs w:val="0"/>
                <w:i w:val="0"/>
                <w:iCs w:val="0"/>
                <w:color w:val="595959"/>
              </w:rPr>
              <w:t>OO 05</w:t>
            </w:r>
          </w:p>
        </w:tc>
        <w:tc>
          <w:tcPr>
            <w:tcW w:w="8075" w:type="dxa"/>
          </w:tcPr>
          <w:p w14:paraId="0F15439F" w14:textId="77777777" w:rsidR="00CD6615" w:rsidRPr="00CD6615" w:rsidRDefault="00CD6615" w:rsidP="00CD6615">
            <w:pPr>
              <w:pStyle w:val="INDICATORTEXT"/>
              <w:cnfStyle w:val="000000000000" w:firstRow="0" w:lastRow="0" w:firstColumn="0" w:lastColumn="0" w:oddVBand="0" w:evenVBand="0" w:oddHBand="0" w:evenHBand="0" w:firstRowFirstColumn="0" w:firstRowLastColumn="0" w:lastRowFirstColumn="0" w:lastRowLastColumn="0"/>
              <w:rPr>
                <w:szCs w:val="18"/>
              </w:rPr>
            </w:pPr>
            <w:r w:rsidRPr="00CD6615">
              <w:rPr>
                <w:szCs w:val="18"/>
              </w:rPr>
              <w:t>Between indicators:</w:t>
            </w:r>
          </w:p>
          <w:p w14:paraId="3DCFEC53" w14:textId="77777777" w:rsidR="00CD6615" w:rsidRPr="00CD6615" w:rsidRDefault="00B426A9" w:rsidP="00CD661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Indicator </w:t>
            </w:r>
            <w:r w:rsidR="00CD6615" w:rsidRPr="00CD6615">
              <w:rPr>
                <w:szCs w:val="18"/>
              </w:rPr>
              <w:t>[07] will be applicable if you have externally managed asset class(</w:t>
            </w:r>
            <w:proofErr w:type="spellStart"/>
            <w:r w:rsidR="00CD6615" w:rsidRPr="00CD6615">
              <w:rPr>
                <w:szCs w:val="18"/>
              </w:rPr>
              <w:t>es</w:t>
            </w:r>
            <w:proofErr w:type="spellEnd"/>
            <w:r w:rsidR="00CD6615" w:rsidRPr="00CD6615">
              <w:rPr>
                <w:szCs w:val="18"/>
              </w:rPr>
              <w:t>)</w:t>
            </w:r>
          </w:p>
          <w:p w14:paraId="6CAA0384" w14:textId="77777777" w:rsidR="00CD6615" w:rsidRPr="00CD6615" w:rsidRDefault="00B426A9" w:rsidP="00CD661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Indicator </w:t>
            </w:r>
            <w:r w:rsidR="00CD6615" w:rsidRPr="00CD6615">
              <w:rPr>
                <w:szCs w:val="18"/>
              </w:rPr>
              <w:t>[10] will be applicable if you have</w:t>
            </w:r>
            <w:r>
              <w:rPr>
                <w:szCs w:val="18"/>
              </w:rPr>
              <w:t xml:space="preserve"> internally and/or externally managed</w:t>
            </w:r>
            <w:r w:rsidR="00CD6615" w:rsidRPr="00CD6615">
              <w:rPr>
                <w:szCs w:val="18"/>
              </w:rPr>
              <w:t xml:space="preserve"> listed equity</w:t>
            </w:r>
          </w:p>
          <w:p w14:paraId="5155D736" w14:textId="77777777" w:rsidR="00CD6615" w:rsidRPr="00CD6615" w:rsidRDefault="00B426A9" w:rsidP="00B426A9">
            <w:pPr>
              <w:pStyle w:val="INDICATORTEXT"/>
              <w:cnfStyle w:val="000000000000" w:firstRow="0" w:lastRow="0" w:firstColumn="0" w:lastColumn="0" w:oddVBand="0" w:evenVBand="0" w:oddHBand="0" w:evenHBand="0" w:firstRowFirstColumn="0" w:firstRowLastColumn="0" w:lastRowFirstColumn="0" w:lastRowLastColumn="0"/>
              <w:rPr>
                <w:szCs w:val="18"/>
              </w:rPr>
            </w:pPr>
            <w:r>
              <w:rPr>
                <w:bCs/>
                <w:szCs w:val="18"/>
              </w:rPr>
              <w:t xml:space="preserve">Indicator </w:t>
            </w:r>
            <w:r w:rsidR="00CD6615">
              <w:rPr>
                <w:bCs/>
                <w:szCs w:val="18"/>
              </w:rPr>
              <w:t>[11] will be app</w:t>
            </w:r>
            <w:r>
              <w:rPr>
                <w:bCs/>
                <w:szCs w:val="18"/>
              </w:rPr>
              <w:t xml:space="preserve">licable if you have internally and/or externally managed assets other than listed equity. </w:t>
            </w:r>
          </w:p>
        </w:tc>
      </w:tr>
    </w:tbl>
    <w:p w14:paraId="35B452BE" w14:textId="77777777" w:rsidR="00A42D7C" w:rsidRDefault="00A42D7C" w:rsidP="00A42D7C">
      <w:pPr>
        <w:pStyle w:val="INDICATORNUMBER"/>
      </w:pPr>
    </w:p>
    <w:tbl>
      <w:tblPr>
        <w:tblStyle w:val="SubSectionMISCTableMANDATORY"/>
        <w:tblW w:w="9134" w:type="dxa"/>
        <w:tblInd w:w="5" w:type="dxa"/>
        <w:tblLayout w:type="fixed"/>
        <w:tblLook w:val="06A0" w:firstRow="1" w:lastRow="0" w:firstColumn="1" w:lastColumn="0" w:noHBand="1" w:noVBand="1"/>
      </w:tblPr>
      <w:tblGrid>
        <w:gridCol w:w="2127"/>
        <w:gridCol w:w="7007"/>
      </w:tblGrid>
      <w:tr w:rsidR="00A42D7C" w14:paraId="1B361053" w14:textId="77777777" w:rsidTr="0067191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61D70BC7" w14:textId="77777777" w:rsidR="00A42D7C" w:rsidRPr="004720C4" w:rsidRDefault="00A42D7C" w:rsidP="00671916">
            <w:pPr>
              <w:pStyle w:val="SectionIndicatorHeaderText"/>
              <w:rPr>
                <w:rStyle w:val="IntenseEmphasis"/>
                <w:b w:val="0"/>
                <w:bCs w:val="0"/>
                <w:i w:val="0"/>
                <w:iCs w:val="0"/>
                <w:sz w:val="20"/>
                <w:szCs w:val="20"/>
              </w:rPr>
            </w:pPr>
            <w:r>
              <w:rPr>
                <w:rStyle w:val="IntenseEmphasis"/>
                <w:b w:val="0"/>
                <w:i w:val="0"/>
                <w:color w:val="FFFFFF" w:themeColor="background1"/>
                <w:sz w:val="20"/>
                <w:szCs w:val="20"/>
              </w:rPr>
              <w:t>OO 05a and 5b</w:t>
            </w:r>
          </w:p>
        </w:tc>
        <w:tc>
          <w:tcPr>
            <w:tcW w:w="7007" w:type="dxa"/>
          </w:tcPr>
          <w:p w14:paraId="11EBB972" w14:textId="77777777" w:rsidR="00A42D7C" w:rsidRDefault="00A42D7C"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sz w:val="20"/>
                <w:szCs w:val="20"/>
              </w:rPr>
              <w:t>DEFINITIONS</w:t>
            </w:r>
          </w:p>
        </w:tc>
      </w:tr>
      <w:tr w:rsidR="00A42D7C" w:rsidRPr="00CF025D" w14:paraId="686FF9FE" w14:textId="77777777" w:rsidTr="00194334">
        <w:tc>
          <w:tcPr>
            <w:cnfStyle w:val="001000000000" w:firstRow="0" w:lastRow="0" w:firstColumn="1" w:lastColumn="0" w:oddVBand="0" w:evenVBand="0" w:oddHBand="0" w:evenHBand="0" w:firstRowFirstColumn="0" w:firstRowLastColumn="0" w:lastRowFirstColumn="0" w:lastRowLastColumn="0"/>
            <w:tcW w:w="9134" w:type="dxa"/>
            <w:gridSpan w:val="2"/>
            <w:shd w:val="clear" w:color="auto" w:fill="DAEEF3" w:themeFill="accent5" w:themeFillTint="33"/>
          </w:tcPr>
          <w:p w14:paraId="041D05B1" w14:textId="77777777" w:rsidR="00A42D7C" w:rsidRPr="00CF025D" w:rsidRDefault="00A42D7C" w:rsidP="00671916">
            <w:pPr>
              <w:pStyle w:val="INDICATORTEXT"/>
              <w:rPr>
                <w:rStyle w:val="IntenseEmphasis"/>
                <w:b w:val="0"/>
                <w:bCs w:val="0"/>
                <w:i w:val="0"/>
                <w:iCs w:val="0"/>
              </w:rPr>
            </w:pPr>
            <w:r w:rsidRPr="006C22D3">
              <w:rPr>
                <w:b/>
                <w:i/>
                <w:szCs w:val="18"/>
              </w:rPr>
              <w:t>Internally and externally managed assets</w:t>
            </w:r>
          </w:p>
        </w:tc>
      </w:tr>
      <w:tr w:rsidR="00A42D7C" w:rsidRPr="00CF025D" w14:paraId="62C0A314" w14:textId="77777777" w:rsidTr="00671916">
        <w:tc>
          <w:tcPr>
            <w:cnfStyle w:val="001000000000" w:firstRow="0" w:lastRow="0" w:firstColumn="1" w:lastColumn="0" w:oddVBand="0" w:evenVBand="0" w:oddHBand="0" w:evenHBand="0" w:firstRowFirstColumn="0" w:firstRowLastColumn="0" w:lastRowFirstColumn="0" w:lastRowLastColumn="0"/>
            <w:tcW w:w="2127" w:type="dxa"/>
          </w:tcPr>
          <w:p w14:paraId="2AD662EF" w14:textId="77777777" w:rsidR="00A42D7C" w:rsidRDefault="00A42D7C" w:rsidP="00671916">
            <w:pPr>
              <w:pStyle w:val="INDICATORNUMBER"/>
              <w:rPr>
                <w:rStyle w:val="IntenseEmphasis"/>
                <w:b/>
                <w:bCs w:val="0"/>
                <w:i w:val="0"/>
                <w:iCs w:val="0"/>
              </w:rPr>
            </w:pPr>
            <w:r>
              <w:t xml:space="preserve">Internally </w:t>
            </w:r>
            <w:r w:rsidR="009C0DE5">
              <w:t xml:space="preserve">and externally </w:t>
            </w:r>
            <w:r>
              <w:t>managed</w:t>
            </w:r>
            <w:r w:rsidR="009C0DE5">
              <w:t xml:space="preserve"> options</w:t>
            </w:r>
          </w:p>
        </w:tc>
        <w:tc>
          <w:tcPr>
            <w:tcW w:w="7007" w:type="dxa"/>
          </w:tcPr>
          <w:p w14:paraId="7D9E469C" w14:textId="77777777" w:rsidR="00583EFD" w:rsidRDefault="009C0DE5" w:rsidP="009C0DE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Internally refers to i</w:t>
            </w:r>
            <w:r w:rsidR="00A42D7C" w:rsidRPr="00D46ED8">
              <w:rPr>
                <w:szCs w:val="18"/>
              </w:rPr>
              <w:t xml:space="preserve">nvestment decisions (buy-sell-hold-weight) </w:t>
            </w:r>
            <w:r>
              <w:rPr>
                <w:szCs w:val="18"/>
              </w:rPr>
              <w:t xml:space="preserve">that </w:t>
            </w:r>
            <w:r w:rsidR="00A42D7C" w:rsidRPr="00D46ED8">
              <w:rPr>
                <w:szCs w:val="18"/>
              </w:rPr>
              <w:t>are made within the organisation itself, including consolidated and wholly-owned subsidiaries.</w:t>
            </w:r>
            <w:r>
              <w:rPr>
                <w:szCs w:val="18"/>
              </w:rPr>
              <w:t xml:space="preserve"> </w:t>
            </w:r>
          </w:p>
          <w:p w14:paraId="3C07BC11" w14:textId="77777777" w:rsidR="009C0DE5" w:rsidRPr="00D46ED8" w:rsidRDefault="009C0DE5" w:rsidP="009C0DE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Externally refers to i</w:t>
            </w:r>
            <w:r w:rsidRPr="00D46ED8">
              <w:rPr>
                <w:szCs w:val="18"/>
              </w:rPr>
              <w:t xml:space="preserve">nvestment decisions (buy-sell-hold-weight) </w:t>
            </w:r>
            <w:r>
              <w:rPr>
                <w:szCs w:val="18"/>
              </w:rPr>
              <w:t xml:space="preserve">that </w:t>
            </w:r>
            <w:r w:rsidRPr="00D46ED8">
              <w:rPr>
                <w:szCs w:val="18"/>
              </w:rPr>
              <w:t xml:space="preserve">are made by third-party organisations (such as investment managers) on your behalf. </w:t>
            </w:r>
          </w:p>
          <w:p w14:paraId="0FC6B983" w14:textId="77777777" w:rsidR="009C0DE5" w:rsidRPr="00D46ED8" w:rsidRDefault="00A42D7C" w:rsidP="009C0DE5">
            <w:pPr>
              <w:pStyle w:val="INDICATORTEXT"/>
              <w:cnfStyle w:val="000000000000" w:firstRow="0" w:lastRow="0" w:firstColumn="0" w:lastColumn="0" w:oddVBand="0" w:evenVBand="0" w:oddHBand="0" w:evenHBand="0" w:firstRowFirstColumn="0" w:firstRowLastColumn="0" w:lastRowFirstColumn="0" w:lastRowLastColumn="0"/>
              <w:rPr>
                <w:szCs w:val="18"/>
              </w:rPr>
            </w:pPr>
            <w:r w:rsidRPr="00D46ED8">
              <w:rPr>
                <w:szCs w:val="18"/>
              </w:rPr>
              <w:t>Investment managers that primarily perform investment research internally and provide lists of eligible securities (or ineligible securities) to sub-advisor(s) should list their assets as internally managed.</w:t>
            </w:r>
            <w:r w:rsidR="009C0DE5" w:rsidRPr="00D46ED8">
              <w:rPr>
                <w:szCs w:val="18"/>
              </w:rPr>
              <w:t xml:space="preserve"> If you are a fund of funds or manager of managers but the investment decisions (buy-sell-hold) for the underlying assets are made by third parties, list your assets as externally managed. </w:t>
            </w:r>
          </w:p>
          <w:p w14:paraId="55C78831" w14:textId="77777777" w:rsidR="00A42D7C" w:rsidRDefault="00A42D7C" w:rsidP="000D2B0B">
            <w:pPr>
              <w:pStyle w:val="INDICATORTEXT"/>
              <w:cnfStyle w:val="000000000000" w:firstRow="0" w:lastRow="0" w:firstColumn="0" w:lastColumn="0" w:oddVBand="0" w:evenVBand="0" w:oddHBand="0" w:evenHBand="0" w:firstRowFirstColumn="0" w:firstRowLastColumn="0" w:lastRowFirstColumn="0" w:lastRowLastColumn="0"/>
            </w:pPr>
            <w:r w:rsidRPr="00D46ED8">
              <w:rPr>
                <w:szCs w:val="18"/>
              </w:rPr>
              <w:t xml:space="preserve">Check if any specifics of what to include in internally </w:t>
            </w:r>
            <w:r w:rsidR="009C0DE5">
              <w:rPr>
                <w:szCs w:val="18"/>
              </w:rPr>
              <w:t xml:space="preserve">(direct) and externally (indirect) </w:t>
            </w:r>
            <w:r w:rsidRPr="00D46ED8">
              <w:rPr>
                <w:szCs w:val="18"/>
              </w:rPr>
              <w:t>managed may be provided in the definitions of each asset class.</w:t>
            </w:r>
            <w:r w:rsidR="000D2B0B">
              <w:rPr>
                <w:szCs w:val="18"/>
              </w:rPr>
              <w:t xml:space="preserve"> </w:t>
            </w:r>
            <w:r w:rsidR="000D2B0B" w:rsidRPr="00822AB2">
              <w:rPr>
                <w:szCs w:val="18"/>
              </w:rPr>
              <w:t>For guidance on the distinct</w:t>
            </w:r>
            <w:r w:rsidR="000D2B0B">
              <w:rPr>
                <w:szCs w:val="18"/>
              </w:rPr>
              <w:t>ion between internally and externally managed</w:t>
            </w:r>
            <w:r w:rsidR="000D2B0B" w:rsidRPr="00822AB2">
              <w:rPr>
                <w:szCs w:val="18"/>
              </w:rPr>
              <w:t xml:space="preserve"> </w:t>
            </w:r>
            <w:r w:rsidR="000D2B0B">
              <w:rPr>
                <w:szCs w:val="18"/>
              </w:rPr>
              <w:t>inclusive finance</w:t>
            </w:r>
            <w:r w:rsidR="000D2B0B" w:rsidRPr="00822AB2">
              <w:rPr>
                <w:szCs w:val="18"/>
              </w:rPr>
              <w:t>, see below.</w:t>
            </w:r>
          </w:p>
        </w:tc>
      </w:tr>
      <w:tr w:rsidR="00A42D7C" w:rsidRPr="00CF025D" w14:paraId="2C7F60DD" w14:textId="77777777" w:rsidTr="00671916">
        <w:tc>
          <w:tcPr>
            <w:cnfStyle w:val="001000000000" w:firstRow="0" w:lastRow="0" w:firstColumn="1" w:lastColumn="0" w:oddVBand="0" w:evenVBand="0" w:oddHBand="0" w:evenHBand="0" w:firstRowFirstColumn="0" w:firstRowLastColumn="0" w:lastRowFirstColumn="0" w:lastRowLastColumn="0"/>
            <w:tcW w:w="9134" w:type="dxa"/>
            <w:gridSpan w:val="2"/>
            <w:shd w:val="clear" w:color="auto" w:fill="DAEEF3" w:themeFill="accent5" w:themeFillTint="33"/>
          </w:tcPr>
          <w:p w14:paraId="133D29F5" w14:textId="77777777" w:rsidR="00A42D7C" w:rsidRPr="00D46ED8" w:rsidRDefault="00A42D7C" w:rsidP="00671916">
            <w:pPr>
              <w:pStyle w:val="INDICATORTEXT"/>
              <w:rPr>
                <w:szCs w:val="18"/>
              </w:rPr>
            </w:pPr>
            <w:r w:rsidRPr="00D46ED8">
              <w:rPr>
                <w:b/>
                <w:i/>
                <w:szCs w:val="18"/>
              </w:rPr>
              <w:t>Asset classes</w:t>
            </w:r>
          </w:p>
        </w:tc>
      </w:tr>
      <w:tr w:rsidR="00A42D7C" w:rsidRPr="00CF025D" w14:paraId="6E4B900B"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2DB3D55A" w14:textId="77777777" w:rsidR="00A42D7C" w:rsidRPr="00822AB2" w:rsidRDefault="00A42D7C" w:rsidP="00671916">
            <w:pPr>
              <w:pStyle w:val="INDICATORNUMBER"/>
            </w:pPr>
            <w:r w:rsidRPr="00822AB2">
              <w:t>Listed equity</w:t>
            </w:r>
          </w:p>
        </w:tc>
        <w:tc>
          <w:tcPr>
            <w:tcW w:w="7007" w:type="dxa"/>
            <w:shd w:val="clear" w:color="auto" w:fill="auto"/>
          </w:tcPr>
          <w:p w14:paraId="670CBA14" w14:textId="77777777" w:rsidR="00A42D7C" w:rsidRPr="00822AB2" w:rsidRDefault="00A42D7C" w:rsidP="009C0DE5">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All listed equity in all jurisdictions. This does not include listed equity held in hedge funds.</w:t>
            </w:r>
          </w:p>
        </w:tc>
      </w:tr>
      <w:tr w:rsidR="00A42D7C" w:rsidRPr="00CF025D" w14:paraId="4E8DBEF6"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63E1DCB9" w14:textId="77777777" w:rsidR="00A42D7C" w:rsidRPr="00822AB2" w:rsidRDefault="00A42D7C" w:rsidP="00671916">
            <w:pPr>
              <w:pStyle w:val="INDICATORNUMBER"/>
            </w:pPr>
            <w:r w:rsidRPr="00822AB2">
              <w:lastRenderedPageBreak/>
              <w:t xml:space="preserve">Fixed income – corporate </w:t>
            </w:r>
          </w:p>
        </w:tc>
        <w:tc>
          <w:tcPr>
            <w:tcW w:w="7007" w:type="dxa"/>
            <w:shd w:val="clear" w:color="auto" w:fill="auto"/>
          </w:tcPr>
          <w:p w14:paraId="6ADD803E"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 xml:space="preserve">Fixed income </w:t>
            </w:r>
            <w:r w:rsidR="002723C3">
              <w:rPr>
                <w:szCs w:val="18"/>
              </w:rPr>
              <w:t xml:space="preserve">- </w:t>
            </w:r>
            <w:r w:rsidRPr="00822AB2">
              <w:rPr>
                <w:szCs w:val="18"/>
              </w:rPr>
              <w:t>corporate is defined as listed debt securities issued by private and public corporations.</w:t>
            </w:r>
          </w:p>
        </w:tc>
      </w:tr>
      <w:tr w:rsidR="00A42D7C" w:rsidRPr="00CF025D" w14:paraId="4B61252E"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2EE3C7B3" w14:textId="77777777" w:rsidR="00A42D7C" w:rsidRPr="00822AB2" w:rsidRDefault="00A42D7C" w:rsidP="00671916">
            <w:pPr>
              <w:pStyle w:val="INDICATORNUMBER"/>
            </w:pPr>
            <w:r w:rsidRPr="00822AB2">
              <w:t xml:space="preserve">Fixed income - government </w:t>
            </w:r>
          </w:p>
        </w:tc>
        <w:tc>
          <w:tcPr>
            <w:tcW w:w="7007" w:type="dxa"/>
            <w:shd w:val="clear" w:color="auto" w:fill="auto"/>
          </w:tcPr>
          <w:p w14:paraId="7370D9D1"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 xml:space="preserve">Fixed income </w:t>
            </w:r>
            <w:r w:rsidR="002723C3">
              <w:rPr>
                <w:szCs w:val="18"/>
              </w:rPr>
              <w:t xml:space="preserve">- </w:t>
            </w:r>
            <w:r w:rsidRPr="00822AB2">
              <w:rPr>
                <w:szCs w:val="18"/>
              </w:rPr>
              <w:t>government is defined as listed debt securities issued by national or local governments.</w:t>
            </w:r>
          </w:p>
        </w:tc>
      </w:tr>
      <w:tr w:rsidR="00A42D7C" w:rsidRPr="00CF025D" w14:paraId="1A5E0BDE"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68DC3218" w14:textId="77777777" w:rsidR="00A42D7C" w:rsidRPr="00822AB2" w:rsidRDefault="00A42D7C" w:rsidP="002723C3">
            <w:pPr>
              <w:pStyle w:val="INDICATORNUMBER"/>
            </w:pPr>
            <w:r w:rsidRPr="00822AB2">
              <w:t xml:space="preserve">Fixed income </w:t>
            </w:r>
            <w:r w:rsidR="002723C3">
              <w:t>-</w:t>
            </w:r>
            <w:r w:rsidRPr="00822AB2">
              <w:t xml:space="preserve"> other </w:t>
            </w:r>
          </w:p>
        </w:tc>
        <w:tc>
          <w:tcPr>
            <w:tcW w:w="7007" w:type="dxa"/>
            <w:shd w:val="clear" w:color="auto" w:fill="auto"/>
          </w:tcPr>
          <w:p w14:paraId="627AC17F" w14:textId="1AA83B07" w:rsidR="00A42D7C" w:rsidRPr="00822AB2" w:rsidRDefault="002723C3" w:rsidP="00926297">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Fixed income -</w:t>
            </w:r>
            <w:r w:rsidR="00A42D7C" w:rsidRPr="00822AB2">
              <w:rPr>
                <w:szCs w:val="18"/>
              </w:rPr>
              <w:t xml:space="preserve"> other is defined as listed debt securities issued by entities that are neither corporations nor national or local governments. These include multilateral institutions, (e.g. World Bank, IFC), development </w:t>
            </w:r>
            <w:r w:rsidR="00FC5F7E">
              <w:rPr>
                <w:szCs w:val="18"/>
              </w:rPr>
              <w:t>finance institutions</w:t>
            </w:r>
            <w:r w:rsidR="00A42D7C" w:rsidRPr="00822AB2">
              <w:rPr>
                <w:szCs w:val="18"/>
              </w:rPr>
              <w:t>, etc. It may also include asset-backed securities (including Mortgaged-Backed Securities)</w:t>
            </w:r>
            <w:r w:rsidR="009F72D6">
              <w:rPr>
                <w:szCs w:val="18"/>
              </w:rPr>
              <w:t>.</w:t>
            </w:r>
          </w:p>
        </w:tc>
      </w:tr>
      <w:tr w:rsidR="00A42D7C" w:rsidRPr="00CF025D" w14:paraId="608A695B"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24F9F840" w14:textId="77777777" w:rsidR="00A42D7C" w:rsidRPr="00822AB2" w:rsidRDefault="00A42D7C" w:rsidP="00671916">
            <w:pPr>
              <w:pStyle w:val="INDICATORNUMBER"/>
            </w:pPr>
            <w:r w:rsidRPr="00822AB2">
              <w:t>Private debt</w:t>
            </w:r>
          </w:p>
        </w:tc>
        <w:tc>
          <w:tcPr>
            <w:tcW w:w="7007" w:type="dxa"/>
            <w:shd w:val="clear" w:color="auto" w:fill="auto"/>
          </w:tcPr>
          <w:p w14:paraId="24B5765C" w14:textId="77777777" w:rsidR="00A42D7C" w:rsidRPr="00822AB2" w:rsidRDefault="00A42D7C" w:rsidP="009F72D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 xml:space="preserve">Private debt consists of debt not publicly traded on exchanges. It includes products such as mezzanine, senior loans, second lien and high yield debt. </w:t>
            </w:r>
            <w:r w:rsidR="009F72D6">
              <w:rPr>
                <w:szCs w:val="18"/>
              </w:rPr>
              <w:t>We strongly advise that you l</w:t>
            </w:r>
            <w:r w:rsidRPr="00822AB2">
              <w:rPr>
                <w:szCs w:val="18"/>
              </w:rPr>
              <w:t>ist your private debt separately here</w:t>
            </w:r>
            <w:r w:rsidR="009F72D6">
              <w:rPr>
                <w:szCs w:val="18"/>
              </w:rPr>
              <w:t xml:space="preserve">. </w:t>
            </w:r>
            <w:r w:rsidRPr="00822AB2">
              <w:rPr>
                <w:szCs w:val="18"/>
              </w:rPr>
              <w:t>However, if your private debt is managed within another asset class (e.g. private equity) and if your RI approach can be reported along the lines of those assets, you may report your private debt assets in the relevant asset class</w:t>
            </w:r>
            <w:r w:rsidR="009F72D6">
              <w:rPr>
                <w:szCs w:val="18"/>
              </w:rPr>
              <w:t xml:space="preserve"> instead. </w:t>
            </w:r>
          </w:p>
        </w:tc>
      </w:tr>
      <w:tr w:rsidR="00A42D7C" w:rsidRPr="00CF025D" w14:paraId="7ADD6CAF"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38F8C244" w14:textId="77777777" w:rsidR="00A42D7C" w:rsidRPr="00822AB2" w:rsidRDefault="00A42D7C" w:rsidP="00671916">
            <w:pPr>
              <w:pStyle w:val="INDICATORNUMBER"/>
            </w:pPr>
            <w:r w:rsidRPr="00822AB2">
              <w:t>Private equity</w:t>
            </w:r>
          </w:p>
        </w:tc>
        <w:tc>
          <w:tcPr>
            <w:tcW w:w="7007" w:type="dxa"/>
            <w:shd w:val="clear" w:color="auto" w:fill="auto"/>
          </w:tcPr>
          <w:p w14:paraId="3A418E5C" w14:textId="77777777" w:rsidR="00A42D7C" w:rsidRDefault="00A42D7C" w:rsidP="00F76985">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Equity stakes in privately held companies.</w:t>
            </w:r>
          </w:p>
          <w:p w14:paraId="7FFF2939" w14:textId="2170B623" w:rsidR="00616140" w:rsidRPr="00822AB2" w:rsidRDefault="00840D02">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Note that Infrastructure, Property and Inclusive Finance </w:t>
            </w:r>
            <w:r w:rsidR="006C1497">
              <w:rPr>
                <w:szCs w:val="18"/>
              </w:rPr>
              <w:t>are treated as separate reporting categories</w:t>
            </w:r>
            <w:r w:rsidR="008F185F">
              <w:rPr>
                <w:szCs w:val="18"/>
              </w:rPr>
              <w:t xml:space="preserve">. </w:t>
            </w:r>
            <w:r>
              <w:rPr>
                <w:szCs w:val="18"/>
              </w:rPr>
              <w:t xml:space="preserve">This is due to the different characteristics of investment in these sectors. </w:t>
            </w:r>
            <w:r w:rsidR="006C1497">
              <w:rPr>
                <w:szCs w:val="18"/>
              </w:rPr>
              <w:t xml:space="preserve">Where possible, investments in infrastructure, property and inclusive finance as non-listed equity should be reported in those categories rather than in Private Equity. </w:t>
            </w:r>
          </w:p>
        </w:tc>
      </w:tr>
      <w:tr w:rsidR="00A42D7C" w:rsidRPr="00CF025D" w14:paraId="4091D6BA"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1B9F74E1" w14:textId="77777777" w:rsidR="00A42D7C" w:rsidRPr="00822AB2" w:rsidRDefault="00A42D7C" w:rsidP="00671916">
            <w:pPr>
              <w:pStyle w:val="INDICATORNUMBER"/>
            </w:pPr>
            <w:r w:rsidRPr="00822AB2">
              <w:t>Property</w:t>
            </w:r>
          </w:p>
        </w:tc>
        <w:tc>
          <w:tcPr>
            <w:tcW w:w="7007" w:type="dxa"/>
            <w:shd w:val="clear" w:color="auto" w:fill="auto"/>
          </w:tcPr>
          <w:p w14:paraId="4F53A697"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 xml:space="preserve">Property consists of direct non-listed physical property investments, investments in non-listed property funds and investments in listed or non-listed property companies that invest in property. </w:t>
            </w:r>
          </w:p>
          <w:p w14:paraId="572ADA4D"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 xml:space="preserve">List your direct investments in non-listed physical properties (equity or debt) as internally managed (direct). </w:t>
            </w:r>
          </w:p>
          <w:p w14:paraId="2205A7F2" w14:textId="77777777" w:rsidR="001F077A" w:rsidRDefault="00A42D7C" w:rsidP="00124387">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 xml:space="preserve">List your investments in non-listed property funds or property management companies that make the investment decision and monitor on your behalf as externally managed (indirect). </w:t>
            </w:r>
          </w:p>
          <w:p w14:paraId="4E08BEF0" w14:textId="77777777" w:rsidR="00124387" w:rsidRPr="00822AB2" w:rsidRDefault="00A42D7C" w:rsidP="00124387">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 xml:space="preserve">However, if you invest in property management companies and are significantly involved in the investment decisions and monitoring of the physical property assets, then you may list your assets as direct and thus report on the Direct Property module. </w:t>
            </w:r>
          </w:p>
        </w:tc>
      </w:tr>
      <w:tr w:rsidR="00A42D7C" w:rsidRPr="00CF025D" w14:paraId="0A97A5EE"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35E779BC" w14:textId="77777777" w:rsidR="00A42D7C" w:rsidRPr="00822AB2" w:rsidRDefault="00A42D7C" w:rsidP="00671916">
            <w:pPr>
              <w:pStyle w:val="INDICATORNUMBER"/>
            </w:pPr>
            <w:r w:rsidRPr="00822AB2">
              <w:t>Infrastructure</w:t>
            </w:r>
          </w:p>
        </w:tc>
        <w:tc>
          <w:tcPr>
            <w:tcW w:w="7007" w:type="dxa"/>
            <w:shd w:val="clear" w:color="auto" w:fill="auto"/>
          </w:tcPr>
          <w:p w14:paraId="0C35E4D0"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Unlisted infrastructure funds and direct infrastructure investments. This includes both equity and debt.</w:t>
            </w:r>
          </w:p>
        </w:tc>
      </w:tr>
      <w:tr w:rsidR="00A42D7C" w:rsidRPr="00CF025D" w14:paraId="5716B776"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76C54EEF" w14:textId="77777777" w:rsidR="00A42D7C" w:rsidRPr="00822AB2" w:rsidRDefault="00B14D15" w:rsidP="00671916">
            <w:pPr>
              <w:pStyle w:val="INDICATORNUMBER"/>
            </w:pPr>
            <w:r>
              <w:t>F</w:t>
            </w:r>
            <w:r w:rsidR="00A42D7C" w:rsidRPr="00822AB2">
              <w:t xml:space="preserve">orestry </w:t>
            </w:r>
          </w:p>
        </w:tc>
        <w:tc>
          <w:tcPr>
            <w:tcW w:w="7007" w:type="dxa"/>
            <w:shd w:val="clear" w:color="auto" w:fill="auto"/>
          </w:tcPr>
          <w:p w14:paraId="0A721EDD"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All forms of forestry-related investments, including direct investments, forestry funds and managed investment schemes.</w:t>
            </w:r>
          </w:p>
        </w:tc>
      </w:tr>
      <w:tr w:rsidR="00A42D7C" w:rsidRPr="00CF025D" w14:paraId="55B6E999"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1D890608" w14:textId="77777777" w:rsidR="00A42D7C" w:rsidRPr="00822AB2" w:rsidRDefault="00B14D15" w:rsidP="00671916">
            <w:pPr>
              <w:pStyle w:val="INDICATORNUMBER"/>
            </w:pPr>
            <w:r>
              <w:t>F</w:t>
            </w:r>
            <w:r w:rsidR="00A42D7C" w:rsidRPr="00822AB2">
              <w:t>armland</w:t>
            </w:r>
          </w:p>
        </w:tc>
        <w:tc>
          <w:tcPr>
            <w:tcW w:w="7007" w:type="dxa"/>
            <w:shd w:val="clear" w:color="auto" w:fill="auto"/>
          </w:tcPr>
          <w:p w14:paraId="2CB9246B"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All forms of farmland and agriculture -related investments, including direct investments, farmland funds and managed investment schemes.</w:t>
            </w:r>
          </w:p>
        </w:tc>
      </w:tr>
      <w:tr w:rsidR="00A42D7C" w:rsidRPr="00CF025D" w14:paraId="125569AC"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652C6C6B" w14:textId="77777777" w:rsidR="00A42D7C" w:rsidRPr="00822AB2" w:rsidRDefault="00A42D7C" w:rsidP="00671916">
            <w:pPr>
              <w:pStyle w:val="INDICATORNUMBER"/>
            </w:pPr>
            <w:r w:rsidRPr="00822AB2">
              <w:t>Hedge funds</w:t>
            </w:r>
          </w:p>
        </w:tc>
        <w:tc>
          <w:tcPr>
            <w:tcW w:w="7007" w:type="dxa"/>
            <w:shd w:val="clear" w:color="auto" w:fill="auto"/>
          </w:tcPr>
          <w:p w14:paraId="74483CE7"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All investment in hedge fund structures, regardless of asset class or strategy.  Investments in private or public companies through hedge fund structures should be reported here and not double counted (for example, listed equity held in hedge fund structures should not also be reported under listed equity).</w:t>
            </w:r>
          </w:p>
        </w:tc>
      </w:tr>
      <w:tr w:rsidR="00A42D7C" w:rsidRPr="00CF025D" w14:paraId="32CA0EE1"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71C3B9C8" w14:textId="77777777" w:rsidR="00A42D7C" w:rsidRPr="00822AB2" w:rsidRDefault="00A42D7C" w:rsidP="00671916">
            <w:pPr>
              <w:pStyle w:val="INDICATORNUMBER"/>
            </w:pPr>
            <w:r w:rsidRPr="00822AB2">
              <w:t>Commodities</w:t>
            </w:r>
          </w:p>
        </w:tc>
        <w:tc>
          <w:tcPr>
            <w:tcW w:w="7007" w:type="dxa"/>
            <w:shd w:val="clear" w:color="auto" w:fill="auto"/>
          </w:tcPr>
          <w:p w14:paraId="7CBB26BD" w14:textId="77777777" w:rsidR="00A42D7C" w:rsidRPr="00822AB2" w:rsidRDefault="00A42D7C" w:rsidP="002723C3">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All forms of commodity related investment, including direct investments in physical assets, long exposure to commodities through commodity future contracts and commodity exchange traded funds (ETFs). Where a hedge fund strategy includes some investment in commodities but this is not its exclusive focus, this should be included in your figures for hedge funds.</w:t>
            </w:r>
          </w:p>
        </w:tc>
      </w:tr>
      <w:tr w:rsidR="00A42D7C" w:rsidRPr="00CF025D" w14:paraId="6C96CB6C"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0CA9AF13" w14:textId="77777777" w:rsidR="00A42D7C" w:rsidRPr="00822AB2" w:rsidRDefault="00A42D7C" w:rsidP="00671916">
            <w:pPr>
              <w:pStyle w:val="INDICATORNUMBER"/>
            </w:pPr>
            <w:r w:rsidRPr="00822AB2">
              <w:t>Inclusive finance</w:t>
            </w:r>
          </w:p>
        </w:tc>
        <w:tc>
          <w:tcPr>
            <w:tcW w:w="7007" w:type="dxa"/>
            <w:shd w:val="clear" w:color="auto" w:fill="auto"/>
          </w:tcPr>
          <w:p w14:paraId="64AE1D81" w14:textId="77777777" w:rsidR="002E7B38" w:rsidRDefault="002E7B38"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2E7B38">
              <w:rPr>
                <w:szCs w:val="18"/>
              </w:rPr>
              <w:t xml:space="preserve">This </w:t>
            </w:r>
            <w:r>
              <w:rPr>
                <w:szCs w:val="18"/>
              </w:rPr>
              <w:t xml:space="preserve">category </w:t>
            </w:r>
            <w:r w:rsidRPr="002E7B38">
              <w:rPr>
                <w:szCs w:val="18"/>
              </w:rPr>
              <w:t xml:space="preserve">covers all direct Inclusive Finance investments, whether </w:t>
            </w:r>
            <w:r>
              <w:rPr>
                <w:szCs w:val="18"/>
              </w:rPr>
              <w:t xml:space="preserve">in the form of equity, debt or </w:t>
            </w:r>
            <w:r w:rsidRPr="002E7B38">
              <w:rPr>
                <w:szCs w:val="18"/>
              </w:rPr>
              <w:t>guarantees</w:t>
            </w:r>
            <w:r>
              <w:rPr>
                <w:szCs w:val="18"/>
              </w:rPr>
              <w:t xml:space="preserve">. </w:t>
            </w:r>
          </w:p>
          <w:p w14:paraId="06AEC126" w14:textId="77777777" w:rsidR="00A5237C"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 xml:space="preserve">This category includes any investment, direct or indirect, in a retail institution (i.e. company, bank, microfinance institution) that provides financial services (credit, savings, insurance, mortgages, remittances, payments) to clients who have </w:t>
            </w:r>
            <w:r w:rsidRPr="00822AB2">
              <w:rPr>
                <w:szCs w:val="18"/>
              </w:rPr>
              <w:lastRenderedPageBreak/>
              <w:t xml:space="preserve">traditionally been excluded from such services, whether consumers, microenterprises or SMEs. This could be in emerging or developed markets. </w:t>
            </w:r>
          </w:p>
          <w:p w14:paraId="793475C4"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For guidance on the distinction between internally managed (direct) and externally managed (indirect) investment, see below.</w:t>
            </w:r>
          </w:p>
        </w:tc>
      </w:tr>
      <w:tr w:rsidR="00A42D7C" w:rsidRPr="00CF025D" w14:paraId="7CFA6EB1"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7006EBBD" w14:textId="77777777" w:rsidR="00A42D7C" w:rsidRPr="00822AB2" w:rsidRDefault="00A42D7C" w:rsidP="00671916">
            <w:pPr>
              <w:pStyle w:val="INDICATORNUMBER"/>
            </w:pPr>
            <w:r w:rsidRPr="00822AB2">
              <w:lastRenderedPageBreak/>
              <w:t>Cash</w:t>
            </w:r>
          </w:p>
        </w:tc>
        <w:tc>
          <w:tcPr>
            <w:tcW w:w="7007" w:type="dxa"/>
            <w:shd w:val="clear" w:color="auto" w:fill="auto"/>
          </w:tcPr>
          <w:p w14:paraId="548E9517"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 xml:space="preserve">This category includes cash and equivalents managed as a separate asset class. </w:t>
            </w:r>
          </w:p>
        </w:tc>
      </w:tr>
      <w:tr w:rsidR="00A42D7C" w:rsidRPr="00CF025D" w14:paraId="06927161"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2E756640" w14:textId="77777777" w:rsidR="00A42D7C" w:rsidRPr="00822AB2" w:rsidRDefault="00A42D7C" w:rsidP="002723C3">
            <w:pPr>
              <w:pStyle w:val="INDICATORNUMBER"/>
            </w:pPr>
            <w:r w:rsidRPr="00822AB2">
              <w:t>Other</w:t>
            </w:r>
            <w:r w:rsidR="00194334">
              <w:t>(s)</w:t>
            </w:r>
          </w:p>
        </w:tc>
        <w:tc>
          <w:tcPr>
            <w:tcW w:w="7007" w:type="dxa"/>
            <w:shd w:val="clear" w:color="auto" w:fill="auto"/>
          </w:tcPr>
          <w:p w14:paraId="68E07918"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 xml:space="preserve">This category includes assets that do not fit any of the above categories. </w:t>
            </w:r>
          </w:p>
        </w:tc>
      </w:tr>
      <w:tr w:rsidR="002723C3" w:rsidRPr="00CF025D" w14:paraId="6B3398C8" w14:textId="77777777" w:rsidTr="004F5143">
        <w:tc>
          <w:tcPr>
            <w:cnfStyle w:val="001000000000" w:firstRow="0" w:lastRow="0" w:firstColumn="1" w:lastColumn="0" w:oddVBand="0" w:evenVBand="0" w:oddHBand="0" w:evenHBand="0" w:firstRowFirstColumn="0" w:firstRowLastColumn="0" w:lastRowFirstColumn="0" w:lastRowLastColumn="0"/>
            <w:tcW w:w="9134" w:type="dxa"/>
            <w:gridSpan w:val="2"/>
            <w:shd w:val="clear" w:color="auto" w:fill="DAEEF3" w:themeFill="accent5" w:themeFillTint="33"/>
          </w:tcPr>
          <w:p w14:paraId="16DB03F5" w14:textId="77777777" w:rsidR="002723C3" w:rsidRPr="00CF025D" w:rsidRDefault="002723C3" w:rsidP="004F5143">
            <w:pPr>
              <w:pStyle w:val="INDICATORTEXT"/>
              <w:rPr>
                <w:rStyle w:val="IntenseEmphasis"/>
                <w:b w:val="0"/>
                <w:bCs w:val="0"/>
                <w:i w:val="0"/>
                <w:iCs w:val="0"/>
              </w:rPr>
            </w:pPr>
            <w:r w:rsidRPr="006C22D3">
              <w:rPr>
                <w:b/>
                <w:i/>
              </w:rPr>
              <w:t xml:space="preserve">Internally and externally managed </w:t>
            </w:r>
            <w:r w:rsidRPr="002723C3">
              <w:rPr>
                <w:b/>
                <w:i/>
              </w:rPr>
              <w:t>inclusive finance</w:t>
            </w:r>
            <w:r>
              <w:rPr>
                <w:b/>
                <w:i/>
              </w:rPr>
              <w:t xml:space="preserve"> </w:t>
            </w:r>
          </w:p>
        </w:tc>
      </w:tr>
      <w:tr w:rsidR="00A42D7C" w:rsidRPr="00CF025D" w14:paraId="39DC9862" w14:textId="77777777" w:rsidTr="00671916">
        <w:tc>
          <w:tcPr>
            <w:cnfStyle w:val="001000000000" w:firstRow="0" w:lastRow="0" w:firstColumn="1" w:lastColumn="0" w:oddVBand="0" w:evenVBand="0" w:oddHBand="0" w:evenHBand="0" w:firstRowFirstColumn="0" w:firstRowLastColumn="0" w:lastRowFirstColumn="0" w:lastRowLastColumn="0"/>
            <w:tcW w:w="2127" w:type="dxa"/>
            <w:shd w:val="clear" w:color="auto" w:fill="D9D9D9" w:themeFill="background1" w:themeFillShade="D9"/>
          </w:tcPr>
          <w:p w14:paraId="35791523" w14:textId="77777777" w:rsidR="00A42D7C" w:rsidRPr="00822AB2" w:rsidRDefault="00A42D7C" w:rsidP="00671916">
            <w:pPr>
              <w:pStyle w:val="INDICATORNUMBER"/>
            </w:pPr>
            <w:r w:rsidRPr="00822AB2">
              <w:t>Internally and externally managed inclusive finance options</w:t>
            </w:r>
          </w:p>
        </w:tc>
        <w:tc>
          <w:tcPr>
            <w:tcW w:w="7007" w:type="dxa"/>
            <w:shd w:val="clear" w:color="auto" w:fill="auto"/>
          </w:tcPr>
          <w:p w14:paraId="297029EF" w14:textId="0C13DD48" w:rsidR="007653DD" w:rsidRPr="00822AB2" w:rsidRDefault="00A42D7C" w:rsidP="00001008">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 xml:space="preserve">Indirect investments include investments in microfinance investment intermediaries (MIIs) and investment entities that have microfinance as one of their core investment objectives and mandates. This could be via Microfinance Investment Vehicles (both public and private), holding companies and non-specialized microfinance investment funds (see definitions below). MIIs can provide debt (directly or indirectly), equity or guarantees to microfinance institutions (MFIs). MIIs have a range of return expectations depending on whether they emphasize a financial or social return objective, but in all cases they are aiming at recovering their capital with a profit. </w:t>
            </w:r>
          </w:p>
          <w:p w14:paraId="4F058EC4"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sidRPr="00822AB2">
              <w:rPr>
                <w:szCs w:val="18"/>
              </w:rPr>
              <w:t>There are three main types:</w:t>
            </w:r>
          </w:p>
          <w:p w14:paraId="2342CB7C"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1. </w:t>
            </w:r>
            <w:r w:rsidRPr="00822AB2">
              <w:rPr>
                <w:szCs w:val="18"/>
              </w:rPr>
              <w:t xml:space="preserve">Microfinance Investment Vehicles (MIVs) are independent investment entities specialized in microfinance, with more than 50 percent of their non-cash assets invested in microfinance. They are either self-managed or managed by an investment management firm and are open to multiple investors. MIVs may issue shares, notes, or other financial instruments. </w:t>
            </w:r>
          </w:p>
          <w:p w14:paraId="548520C6"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2. </w:t>
            </w:r>
            <w:r w:rsidRPr="00822AB2">
              <w:rPr>
                <w:szCs w:val="18"/>
              </w:rPr>
              <w:t>Holding Companies provide financing and technical assistance to microfinance institutions. They usually hold a majority stake in their investees and are generally investible only by private invitation.</w:t>
            </w:r>
          </w:p>
          <w:p w14:paraId="124725C6" w14:textId="77777777" w:rsidR="00A42D7C" w:rsidRPr="00822AB2" w:rsidRDefault="00A42D7C" w:rsidP="0067191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3. </w:t>
            </w:r>
            <w:r w:rsidRPr="00822AB2">
              <w:rPr>
                <w:szCs w:val="18"/>
              </w:rPr>
              <w:t xml:space="preserve">Other MIIs include but are not limited to:  </w:t>
            </w:r>
            <w:r w:rsidRPr="00822AB2">
              <w:rPr>
                <w:szCs w:val="18"/>
              </w:rPr>
              <w:tab/>
            </w:r>
          </w:p>
          <w:p w14:paraId="4E80C83D" w14:textId="77777777" w:rsidR="00A42D7C" w:rsidRPr="00822AB2" w:rsidRDefault="00A42D7C" w:rsidP="004C743B">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szCs w:val="18"/>
              </w:rPr>
            </w:pPr>
            <w:r w:rsidRPr="00822AB2">
              <w:rPr>
                <w:szCs w:val="18"/>
              </w:rPr>
              <w:t>Microfinance investment funds that are not open to multiple investors</w:t>
            </w:r>
          </w:p>
          <w:p w14:paraId="3D8EA58D" w14:textId="77777777" w:rsidR="00A42D7C" w:rsidRPr="00822AB2" w:rsidRDefault="00A42D7C" w:rsidP="004C743B">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szCs w:val="18"/>
              </w:rPr>
            </w:pPr>
            <w:r w:rsidRPr="00822AB2">
              <w:rPr>
                <w:szCs w:val="18"/>
              </w:rPr>
              <w:t xml:space="preserve">Investment entities not specialized in microfinance, but with a significant microfinance investment portfolio </w:t>
            </w:r>
          </w:p>
          <w:p w14:paraId="2471E073" w14:textId="77777777" w:rsidR="00A42D7C" w:rsidRPr="00822AB2" w:rsidRDefault="00A42D7C" w:rsidP="004C743B">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szCs w:val="18"/>
              </w:rPr>
            </w:pPr>
            <w:r w:rsidRPr="00822AB2">
              <w:rPr>
                <w:szCs w:val="18"/>
              </w:rPr>
              <w:t xml:space="preserve">Peer-to-Peer </w:t>
            </w:r>
            <w:proofErr w:type="spellStart"/>
            <w:r w:rsidRPr="00822AB2">
              <w:rPr>
                <w:szCs w:val="18"/>
              </w:rPr>
              <w:t>microlenders</w:t>
            </w:r>
            <w:proofErr w:type="spellEnd"/>
            <w:r w:rsidRPr="00822AB2">
              <w:rPr>
                <w:szCs w:val="18"/>
              </w:rPr>
              <w:tab/>
            </w:r>
          </w:p>
          <w:p w14:paraId="3FBC6788" w14:textId="77777777" w:rsidR="00A42D7C" w:rsidRPr="00822AB2" w:rsidRDefault="00A42D7C" w:rsidP="004C743B">
            <w:pPr>
              <w:pStyle w:val="INDICATORTEXT"/>
              <w:numPr>
                <w:ilvl w:val="0"/>
                <w:numId w:val="9"/>
              </w:numPr>
              <w:cnfStyle w:val="000000000000" w:firstRow="0" w:lastRow="0" w:firstColumn="0" w:lastColumn="0" w:oddVBand="0" w:evenVBand="0" w:oddHBand="0" w:evenHBand="0" w:firstRowFirstColumn="0" w:firstRowLastColumn="0" w:lastRowFirstColumn="0" w:lastRowLastColumn="0"/>
              <w:rPr>
                <w:szCs w:val="18"/>
              </w:rPr>
            </w:pPr>
            <w:r w:rsidRPr="00822AB2">
              <w:rPr>
                <w:szCs w:val="18"/>
              </w:rPr>
              <w:t>Fund of funds</w:t>
            </w:r>
          </w:p>
        </w:tc>
      </w:tr>
    </w:tbl>
    <w:p w14:paraId="5ECEC87B" w14:textId="77777777" w:rsidR="00A42D7C" w:rsidRDefault="00A42D7C">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370C4" w14:paraId="3A345791" w14:textId="77777777" w:rsidTr="0067191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DEE1191" w14:textId="77777777" w:rsidR="005370C4" w:rsidRPr="00356CDA" w:rsidRDefault="005370C4" w:rsidP="00671916">
            <w:pPr>
              <w:widowControl/>
              <w:autoSpaceDE/>
              <w:autoSpaceDN/>
              <w:adjustRightInd/>
              <w:spacing w:after="0" w:line="240" w:lineRule="auto"/>
              <w:rPr>
                <w:rStyle w:val="IntenseEmphasis"/>
                <w:b w:val="0"/>
                <w:bCs w:val="0"/>
                <w:iCs w:val="0"/>
                <w:color w:val="FFFFFF" w:themeColor="background1"/>
              </w:rPr>
            </w:pPr>
          </w:p>
        </w:tc>
        <w:tc>
          <w:tcPr>
            <w:tcW w:w="3402" w:type="dxa"/>
          </w:tcPr>
          <w:p w14:paraId="7124BD51" w14:textId="77777777" w:rsidR="005370C4" w:rsidRPr="00356CDA" w:rsidRDefault="005370C4"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297FBDDE" w14:textId="77777777" w:rsidR="005370C4" w:rsidRPr="00356CDA" w:rsidRDefault="005370C4" w:rsidP="00671916">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4A3C7CA" w14:textId="77777777" w:rsidR="005370C4" w:rsidRPr="00356CDA" w:rsidRDefault="005370C4" w:rsidP="00671916">
            <w:pPr>
              <w:widowControl/>
              <w:autoSpaceDE/>
              <w:autoSpaceDN/>
              <w:adjustRightInd/>
              <w:spacing w:after="0" w:line="240" w:lineRule="auto"/>
              <w:rPr>
                <w:rStyle w:val="IntenseEmphasis"/>
                <w:b w:val="0"/>
                <w:bCs w:val="0"/>
                <w:iCs w:val="0"/>
                <w:color w:val="FFFFFF" w:themeColor="background1"/>
              </w:rPr>
            </w:pPr>
            <w:r w:rsidRPr="00356CDA">
              <w:t>Principle</w:t>
            </w:r>
          </w:p>
        </w:tc>
      </w:tr>
      <w:tr w:rsidR="005370C4" w14:paraId="7E2B1438" w14:textId="77777777" w:rsidTr="00671916">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05101E96" w14:textId="77777777" w:rsidR="005370C4" w:rsidRPr="00356CDA" w:rsidRDefault="005370C4" w:rsidP="00671916">
            <w:pPr>
              <w:pStyle w:val="SectionIndicatorHeaderText"/>
              <w:rPr>
                <w:rStyle w:val="IntenseEmphasis"/>
                <w:bCs w:val="0"/>
                <w:i w:val="0"/>
                <w:iCs w:val="0"/>
                <w:color w:val="FFFFFF" w:themeColor="background1"/>
              </w:rPr>
            </w:pPr>
            <w:r>
              <w:rPr>
                <w:rStyle w:val="IntenseEmphasis"/>
                <w:i w:val="0"/>
                <w:color w:val="FFFFFF" w:themeColor="background1"/>
              </w:rPr>
              <w:t>OO 06</w:t>
            </w:r>
          </w:p>
        </w:tc>
        <w:tc>
          <w:tcPr>
            <w:tcW w:w="3402" w:type="dxa"/>
          </w:tcPr>
          <w:p w14:paraId="567209DA" w14:textId="77777777" w:rsidR="005370C4" w:rsidRPr="00356CDA" w:rsidRDefault="005370C4"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FF0D439" w14:textId="77777777" w:rsidR="005370C4" w:rsidRPr="00A57E01" w:rsidRDefault="005370C4" w:rsidP="00671916">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050A7B5B" w14:textId="77777777" w:rsidR="005370C4" w:rsidRPr="00356CDA" w:rsidRDefault="005370C4" w:rsidP="00671916">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5B39118" w14:textId="77777777" w:rsidR="005370C4" w:rsidRDefault="005370C4" w:rsidP="005370C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671916" w14:paraId="2DFFAAA7" w14:textId="77777777" w:rsidTr="0067191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4D21D28" w14:textId="77777777" w:rsidR="00671916" w:rsidRPr="00903B63" w:rsidRDefault="00671916" w:rsidP="00671916">
            <w:pPr>
              <w:pStyle w:val="SectionIndicatorHeaderText"/>
              <w:rPr>
                <w:rStyle w:val="IntenseEmphasis"/>
                <w:b w:val="0"/>
                <w:bCs w:val="0"/>
                <w:i w:val="0"/>
                <w:iCs w:val="0"/>
                <w:color w:val="FFFFFF" w:themeColor="background1"/>
              </w:rPr>
            </w:pPr>
            <w:r>
              <w:rPr>
                <w:rStyle w:val="IntenseEmphasis"/>
                <w:i w:val="0"/>
                <w:color w:val="FFFFFF" w:themeColor="background1"/>
              </w:rPr>
              <w:t>OO 06</w:t>
            </w:r>
          </w:p>
        </w:tc>
        <w:tc>
          <w:tcPr>
            <w:tcW w:w="8080" w:type="dxa"/>
            <w:tcBorders>
              <w:top w:val="single" w:sz="4" w:space="0" w:color="0070C0"/>
              <w:bottom w:val="single" w:sz="4" w:space="0" w:color="0070C0"/>
              <w:right w:val="single" w:sz="4" w:space="0" w:color="0070C0"/>
            </w:tcBorders>
            <w:shd w:val="clear" w:color="auto" w:fill="0070C0"/>
          </w:tcPr>
          <w:p w14:paraId="6BB586C2" w14:textId="77777777" w:rsidR="00671916" w:rsidRPr="00903B63" w:rsidRDefault="00671916" w:rsidP="00671916">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71916" w14:paraId="26C03D47" w14:textId="77777777" w:rsidTr="0067191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4428AFB" w14:textId="77777777" w:rsidR="00671916" w:rsidRDefault="00671916" w:rsidP="00671916">
            <w:pPr>
              <w:pStyle w:val="INDICATORNUMBER"/>
              <w:rPr>
                <w:rStyle w:val="IntenseEmphasis"/>
                <w:b/>
                <w:bCs w:val="0"/>
                <w:i w:val="0"/>
                <w:iCs w:val="0"/>
                <w:color w:val="595959"/>
              </w:rPr>
            </w:pPr>
            <w:r>
              <w:rPr>
                <w:rStyle w:val="IntenseEmphasis"/>
                <w:b/>
                <w:bCs w:val="0"/>
                <w:i w:val="0"/>
                <w:iCs w:val="0"/>
                <w:color w:val="595959"/>
              </w:rPr>
              <w:t>OO 06.1</w:t>
            </w:r>
          </w:p>
        </w:tc>
        <w:tc>
          <w:tcPr>
            <w:tcW w:w="8080" w:type="dxa"/>
            <w:tcBorders>
              <w:top w:val="single" w:sz="4" w:space="0" w:color="0070C0"/>
              <w:right w:val="single" w:sz="4" w:space="0" w:color="0070C0"/>
            </w:tcBorders>
            <w:shd w:val="clear" w:color="auto" w:fill="DAEEF3" w:themeFill="accent5" w:themeFillTint="33"/>
          </w:tcPr>
          <w:p w14:paraId="47DA8F82" w14:textId="77777777" w:rsidR="00671916" w:rsidRPr="00671916" w:rsidRDefault="00671916" w:rsidP="00671916">
            <w:pPr>
              <w:pStyle w:val="INDICATORTEXT"/>
              <w:cnfStyle w:val="000000100000" w:firstRow="0" w:lastRow="0" w:firstColumn="0" w:lastColumn="0" w:oddVBand="0" w:evenVBand="0" w:oddHBand="1" w:evenHBand="0" w:firstRowFirstColumn="0" w:firstRowLastColumn="0" w:lastRowFirstColumn="0" w:lastRowLastColumn="0"/>
            </w:pPr>
            <w:r w:rsidRPr="00671916">
              <w:t>To contextualise your responses to the public, indicate how you would like to disclose your asset class mix.</w:t>
            </w:r>
          </w:p>
        </w:tc>
      </w:tr>
      <w:tr w:rsidR="00671916" w14:paraId="05538638" w14:textId="77777777" w:rsidTr="00671916">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37FB9879" w14:textId="77777777" w:rsidR="00671916" w:rsidRDefault="00671916" w:rsidP="00671916">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4A151EF7" w14:textId="77777777" w:rsidR="00671916" w:rsidRPr="00671916" w:rsidRDefault="00671916" w:rsidP="00671916">
            <w:pPr>
              <w:pStyle w:val="INDICATORTEXT"/>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w:t>
            </w:r>
            <w:r w:rsidRPr="00671916">
              <w:t>Publish our asset class mix as percentage breakdown</w:t>
            </w:r>
          </w:p>
          <w:p w14:paraId="2751CEBC" w14:textId="77777777" w:rsidR="00671916" w:rsidRPr="00671916" w:rsidRDefault="00671916" w:rsidP="00671916">
            <w:pPr>
              <w:pStyle w:val="INDICATORTEXT"/>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w:t>
            </w:r>
            <w:r w:rsidRPr="00671916">
              <w:t>Publish our asset class mix as broad ranges</w:t>
            </w:r>
          </w:p>
          <w:p w14:paraId="0874D672" w14:textId="77777777" w:rsidR="00671916" w:rsidRDefault="00671916" w:rsidP="00F15709">
            <w:pPr>
              <w:pStyle w:val="INDICATORTEXT"/>
              <w:cnfStyle w:val="000000000000" w:firstRow="0" w:lastRow="0" w:firstColumn="0" w:lastColumn="0" w:oddVBand="0" w:evenVBand="0" w:oddHBand="0" w:evenHBand="0" w:firstRowFirstColumn="0" w:firstRowLastColumn="0" w:lastRowFirstColumn="0" w:lastRowLastColumn="0"/>
            </w:pPr>
            <w:r w:rsidRPr="00FB522C">
              <w:sym w:font="Wingdings" w:char="F06D"/>
            </w:r>
            <w:r>
              <w:t xml:space="preserve"> </w:t>
            </w:r>
            <w:r w:rsidRPr="00671916">
              <w:t xml:space="preserve">Publish our asset class mix as per attached </w:t>
            </w:r>
            <w:r w:rsidR="002D146C">
              <w:t>image</w:t>
            </w:r>
            <w:r w:rsidR="00662B2A">
              <w:t>,</w:t>
            </w:r>
            <w:r w:rsidRPr="00671916">
              <w:t xml:space="preserve">  </w:t>
            </w:r>
            <w:r w:rsidRPr="00671916">
              <w:rPr>
                <w:noProof/>
              </w:rPr>
              <w:drawing>
                <wp:inline distT="0" distB="0" distL="0" distR="0" wp14:anchorId="052599D1" wp14:editId="0E8A9A1B">
                  <wp:extent cx="914400" cy="123825"/>
                  <wp:effectExtent l="0" t="0" r="0" b="9525"/>
                  <wp:docPr id="232"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14400" cy="123825"/>
                          </a:xfrm>
                          <a:prstGeom prst="rect">
                            <a:avLst/>
                          </a:prstGeom>
                          <a:noFill/>
                          <a:ln>
                            <a:noFill/>
                          </a:ln>
                        </pic:spPr>
                      </pic:pic>
                    </a:graphicData>
                  </a:graphic>
                </wp:inline>
              </w:drawing>
            </w:r>
            <w:r w:rsidRPr="00671916">
              <w:t xml:space="preserve"> </w:t>
            </w:r>
            <w:r w:rsidR="00662B2A">
              <w:t>[</w:t>
            </w:r>
            <w:r w:rsidRPr="00671916">
              <w:t xml:space="preserve">upload </w:t>
            </w:r>
            <w:r w:rsidR="002D146C">
              <w:t>image</w:t>
            </w:r>
            <w:r w:rsidR="00F15709">
              <w:t xml:space="preserve"> in one of the following formats: .jpg, .png,.bmp or .gif</w:t>
            </w:r>
            <w:r w:rsidR="00662B2A">
              <w:t>]</w:t>
            </w:r>
            <w:r w:rsidRPr="00671916">
              <w:t xml:space="preserve"> </w:t>
            </w:r>
          </w:p>
        </w:tc>
      </w:tr>
      <w:tr w:rsidR="00671916" w14:paraId="07A39885" w14:textId="77777777" w:rsidTr="0067191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050CBA9" w14:textId="77777777" w:rsidR="00671916" w:rsidRPr="00AE100E" w:rsidRDefault="00504681" w:rsidP="00671916">
            <w:pPr>
              <w:pStyle w:val="INDICATORNUMBER"/>
              <w:rPr>
                <w:rStyle w:val="IntenseEmphasis"/>
                <w:b/>
                <w:bCs w:val="0"/>
                <w:i w:val="0"/>
                <w:iCs w:val="0"/>
                <w:color w:val="595959"/>
              </w:rPr>
            </w:pPr>
            <w:r>
              <w:rPr>
                <w:rStyle w:val="IntenseEmphasis"/>
                <w:b/>
                <w:bCs w:val="0"/>
                <w:i w:val="0"/>
                <w:iCs w:val="0"/>
                <w:color w:val="595959"/>
              </w:rPr>
              <w:t>OO 06.2</w:t>
            </w:r>
          </w:p>
        </w:tc>
        <w:tc>
          <w:tcPr>
            <w:tcW w:w="8080" w:type="dxa"/>
            <w:tcBorders>
              <w:top w:val="single" w:sz="4" w:space="0" w:color="0070C0"/>
              <w:right w:val="single" w:sz="4" w:space="0" w:color="0070C0"/>
            </w:tcBorders>
            <w:shd w:val="clear" w:color="auto" w:fill="DAEEF3" w:themeFill="accent5" w:themeFillTint="33"/>
          </w:tcPr>
          <w:p w14:paraId="66A210DF" w14:textId="77777777" w:rsidR="00671916" w:rsidRPr="001C0916" w:rsidRDefault="00671916" w:rsidP="00671916">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726E2C3A" w14:textId="77777777" w:rsidR="00671916" w:rsidRPr="005B4C52" w:rsidRDefault="00671916" w:rsidP="00671916">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71916" w14:paraId="3F6A5995" w14:textId="77777777" w:rsidTr="00671916">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2A1EEC14" w14:textId="77777777" w:rsidR="00671916" w:rsidRDefault="00671916" w:rsidP="00671916">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7F5372DC" w14:textId="77777777" w:rsidR="00671916" w:rsidRDefault="00671916" w:rsidP="00671916">
            <w:pPr>
              <w:pStyle w:val="INDICATORTEXT"/>
              <w:cnfStyle w:val="000000000000" w:firstRow="0" w:lastRow="0" w:firstColumn="0" w:lastColumn="0" w:oddVBand="0" w:evenVBand="0" w:oddHBand="0" w:evenHBand="0" w:firstRowFirstColumn="0" w:firstRowLastColumn="0" w:lastRowFirstColumn="0" w:lastRowLastColumn="0"/>
            </w:pPr>
          </w:p>
        </w:tc>
      </w:tr>
    </w:tbl>
    <w:p w14:paraId="6DFB861D" w14:textId="77777777" w:rsidR="005370C4" w:rsidRDefault="005370C4" w:rsidP="008F767D">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F767D" w14:paraId="1755B2F6" w14:textId="77777777" w:rsidTr="0088576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6554F055" w14:textId="77777777" w:rsidR="008F767D" w:rsidRPr="00DC20FA" w:rsidRDefault="008F767D" w:rsidP="0088576E">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OO 06</w:t>
            </w:r>
          </w:p>
        </w:tc>
        <w:tc>
          <w:tcPr>
            <w:tcW w:w="8075" w:type="dxa"/>
          </w:tcPr>
          <w:p w14:paraId="0694D901" w14:textId="77777777" w:rsidR="008F767D" w:rsidRPr="00DC20FA" w:rsidRDefault="008F767D"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8F767D" w:rsidRPr="00D5451C" w14:paraId="018ED286"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4DBF58AA" w14:textId="77777777" w:rsidR="008F767D" w:rsidRPr="000D72DF" w:rsidRDefault="008F767D" w:rsidP="0088576E">
            <w:pPr>
              <w:pStyle w:val="INDICATORNUMBER"/>
              <w:rPr>
                <w:rStyle w:val="IntenseEmphasis"/>
                <w:b/>
                <w:bCs w:val="0"/>
                <w:i w:val="0"/>
                <w:iCs w:val="0"/>
              </w:rPr>
            </w:pPr>
            <w:r>
              <w:rPr>
                <w:rStyle w:val="IntenseEmphasis"/>
                <w:b/>
                <w:bCs w:val="0"/>
                <w:i w:val="0"/>
                <w:iCs w:val="0"/>
                <w:color w:val="595959"/>
              </w:rPr>
              <w:t>OO 06.1</w:t>
            </w:r>
          </w:p>
        </w:tc>
        <w:tc>
          <w:tcPr>
            <w:tcW w:w="8075" w:type="dxa"/>
          </w:tcPr>
          <w:p w14:paraId="40B94EAB" w14:textId="77777777" w:rsidR="00F15709" w:rsidRDefault="008F767D" w:rsidP="00F1570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8F767D">
              <w:rPr>
                <w:bCs/>
                <w:szCs w:val="18"/>
              </w:rPr>
              <w:t xml:space="preserve">The automated RI transparency report generated from your responses to this tool will include a section on your asset class mix. We encourage you to disclose your asset mix along the PRI suggested guidelines so that it is easier for readers to identify information in a consistent manner across signatories. Moreover, these categories match the coverage of the modules of the Reporting Framework, making it easier to understand their size and weighting in your portfolio. However, if you prefer to report your asset </w:t>
            </w:r>
            <w:r w:rsidR="00662B2A">
              <w:rPr>
                <w:bCs/>
                <w:szCs w:val="18"/>
              </w:rPr>
              <w:t xml:space="preserve">class </w:t>
            </w:r>
            <w:r w:rsidRPr="008F767D">
              <w:rPr>
                <w:bCs/>
                <w:szCs w:val="18"/>
              </w:rPr>
              <w:t xml:space="preserve">mix based on your own approach, you can do so by uploading a separate </w:t>
            </w:r>
            <w:r w:rsidR="002D146C">
              <w:rPr>
                <w:bCs/>
                <w:szCs w:val="18"/>
              </w:rPr>
              <w:t>image</w:t>
            </w:r>
            <w:r w:rsidR="00F15709">
              <w:rPr>
                <w:bCs/>
                <w:szCs w:val="18"/>
              </w:rPr>
              <w:t xml:space="preserve"> file. </w:t>
            </w:r>
          </w:p>
          <w:p w14:paraId="200BD8F4" w14:textId="77777777" w:rsidR="008F767D" w:rsidRPr="00DC20FA" w:rsidRDefault="00F15709" w:rsidP="00F15709">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rPr>
                <w:bCs/>
                <w:szCs w:val="18"/>
              </w:rPr>
              <w:t xml:space="preserve">The following image formats are permitted: </w:t>
            </w:r>
            <w:r>
              <w:t>.jpg, .png,.bmp and .gif</w:t>
            </w:r>
          </w:p>
        </w:tc>
      </w:tr>
      <w:tr w:rsidR="008F767D" w:rsidRPr="00D5451C" w14:paraId="2C6813BD"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Pr>
          <w:p w14:paraId="5F2F15E6" w14:textId="77777777" w:rsidR="008F767D" w:rsidRPr="00CD6615" w:rsidRDefault="008F767D" w:rsidP="0088576E">
            <w:pPr>
              <w:pStyle w:val="INDICATORTEXT"/>
              <w:rPr>
                <w:b/>
                <w:szCs w:val="18"/>
              </w:rPr>
            </w:pPr>
            <w:r w:rsidRPr="00CD6615">
              <w:rPr>
                <w:b/>
                <w:szCs w:val="18"/>
              </w:rPr>
              <w:t>LOGIC</w:t>
            </w:r>
          </w:p>
        </w:tc>
      </w:tr>
      <w:tr w:rsidR="008F767D" w:rsidRPr="00D5451C" w14:paraId="05284D14"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2FCA1047" w14:textId="77777777" w:rsidR="008F767D" w:rsidRDefault="008F767D" w:rsidP="0088576E">
            <w:pPr>
              <w:pStyle w:val="INDICATORNUMBER"/>
              <w:rPr>
                <w:rStyle w:val="IntenseEmphasis"/>
                <w:b/>
                <w:bCs w:val="0"/>
                <w:i w:val="0"/>
                <w:iCs w:val="0"/>
                <w:color w:val="595959"/>
              </w:rPr>
            </w:pPr>
            <w:r>
              <w:rPr>
                <w:rStyle w:val="IntenseEmphasis"/>
                <w:b/>
                <w:bCs w:val="0"/>
                <w:i w:val="0"/>
                <w:iCs w:val="0"/>
                <w:color w:val="595959"/>
              </w:rPr>
              <w:t>OO 06</w:t>
            </w:r>
          </w:p>
        </w:tc>
        <w:tc>
          <w:tcPr>
            <w:tcW w:w="8075" w:type="dxa"/>
          </w:tcPr>
          <w:p w14:paraId="75DF4CBB" w14:textId="77777777" w:rsidR="008F767D" w:rsidRDefault="008F767D" w:rsidP="008F767D">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Within indicator:</w:t>
            </w:r>
          </w:p>
          <w:p w14:paraId="128F9314" w14:textId="77777777" w:rsidR="008F767D" w:rsidRDefault="008F767D" w:rsidP="008F767D">
            <w:pPr>
              <w:pStyle w:val="INDICATORTEXT"/>
              <w:cnfStyle w:val="000000000000" w:firstRow="0" w:lastRow="0" w:firstColumn="0" w:lastColumn="0" w:oddVBand="0" w:evenVBand="0" w:oddHBand="0" w:evenHBand="0" w:firstRowFirstColumn="0" w:firstRowLastColumn="0" w:lastRowFirstColumn="0" w:lastRowLastColumn="0"/>
              <w:rPr>
                <w:bCs/>
                <w:szCs w:val="18"/>
              </w:rPr>
            </w:pPr>
            <w:r>
              <w:rPr>
                <w:bCs/>
                <w:szCs w:val="18"/>
              </w:rPr>
              <w:t>Selection option ‘</w:t>
            </w:r>
            <w:r w:rsidRPr="00006E7C">
              <w:rPr>
                <w:bCs/>
                <w:szCs w:val="18"/>
              </w:rPr>
              <w:t>Publish our asset class mix as percentage breakdown</w:t>
            </w:r>
            <w:r>
              <w:rPr>
                <w:bCs/>
                <w:szCs w:val="18"/>
              </w:rPr>
              <w:t>’</w:t>
            </w:r>
            <w:r w:rsidRPr="00006E7C">
              <w:rPr>
                <w:bCs/>
                <w:szCs w:val="18"/>
              </w:rPr>
              <w:t xml:space="preserve"> </w:t>
            </w:r>
            <w:r>
              <w:rPr>
                <w:bCs/>
                <w:szCs w:val="18"/>
              </w:rPr>
              <w:t>will be visible if you chose to report in 05a.</w:t>
            </w:r>
          </w:p>
          <w:p w14:paraId="290A2488" w14:textId="77777777" w:rsidR="008F767D" w:rsidRPr="00CD6615" w:rsidRDefault="008F767D" w:rsidP="002D146C">
            <w:pPr>
              <w:pStyle w:val="INDICATORTEXT"/>
              <w:cnfStyle w:val="000000000000" w:firstRow="0" w:lastRow="0" w:firstColumn="0" w:lastColumn="0" w:oddVBand="0" w:evenVBand="0" w:oddHBand="0" w:evenHBand="0" w:firstRowFirstColumn="0" w:firstRowLastColumn="0" w:lastRowFirstColumn="0" w:lastRowLastColumn="0"/>
              <w:rPr>
                <w:szCs w:val="18"/>
              </w:rPr>
            </w:pPr>
            <w:r>
              <w:rPr>
                <w:bCs/>
                <w:szCs w:val="18"/>
              </w:rPr>
              <w:t>Selection option</w:t>
            </w:r>
            <w:r w:rsidR="00662B2A">
              <w:rPr>
                <w:bCs/>
                <w:szCs w:val="18"/>
              </w:rPr>
              <w:t>s</w:t>
            </w:r>
            <w:r>
              <w:rPr>
                <w:bCs/>
                <w:szCs w:val="18"/>
              </w:rPr>
              <w:t xml:space="preserve"> ‘</w:t>
            </w:r>
            <w:r w:rsidRPr="00006E7C">
              <w:rPr>
                <w:bCs/>
                <w:szCs w:val="18"/>
              </w:rPr>
              <w:t>Publish our asset class mix as percentage breakdown</w:t>
            </w:r>
            <w:r>
              <w:rPr>
                <w:bCs/>
                <w:szCs w:val="18"/>
              </w:rPr>
              <w:t>’</w:t>
            </w:r>
            <w:r w:rsidRPr="00006E7C">
              <w:rPr>
                <w:bCs/>
                <w:szCs w:val="18"/>
              </w:rPr>
              <w:t xml:space="preserve"> </w:t>
            </w:r>
            <w:r>
              <w:rPr>
                <w:bCs/>
                <w:szCs w:val="18"/>
              </w:rPr>
              <w:t xml:space="preserve">and ‘Publish our asset class mix as per attached </w:t>
            </w:r>
            <w:r w:rsidR="002D146C">
              <w:rPr>
                <w:bCs/>
                <w:szCs w:val="18"/>
              </w:rPr>
              <w:t>image</w:t>
            </w:r>
            <w:r>
              <w:rPr>
                <w:bCs/>
                <w:szCs w:val="18"/>
              </w:rPr>
              <w:t>’ will always be visible.</w:t>
            </w:r>
          </w:p>
        </w:tc>
      </w:tr>
    </w:tbl>
    <w:p w14:paraId="7621994E" w14:textId="77777777" w:rsidR="005370C4" w:rsidRDefault="005370C4">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43BD5" w14:paraId="5EF9A937" w14:textId="77777777" w:rsidTr="0007161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02034983" w14:textId="77777777" w:rsidR="00543BD5" w:rsidRPr="00356CDA" w:rsidRDefault="00543BD5" w:rsidP="0007161B">
            <w:pPr>
              <w:widowControl/>
              <w:autoSpaceDE/>
              <w:autoSpaceDN/>
              <w:adjustRightInd/>
              <w:spacing w:after="0" w:line="240" w:lineRule="auto"/>
              <w:rPr>
                <w:rStyle w:val="IntenseEmphasis"/>
                <w:b w:val="0"/>
                <w:bCs w:val="0"/>
                <w:iCs w:val="0"/>
                <w:color w:val="FFFFFF" w:themeColor="background1"/>
              </w:rPr>
            </w:pPr>
          </w:p>
        </w:tc>
        <w:tc>
          <w:tcPr>
            <w:tcW w:w="3402" w:type="dxa"/>
          </w:tcPr>
          <w:p w14:paraId="5327E9F3" w14:textId="77777777" w:rsidR="00543BD5" w:rsidRPr="00356CDA" w:rsidRDefault="00543BD5" w:rsidP="0007161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D46F46F" w14:textId="77777777" w:rsidR="00543BD5" w:rsidRPr="00356CDA" w:rsidRDefault="00543BD5" w:rsidP="0007161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61C190B" w14:textId="77777777" w:rsidR="00543BD5" w:rsidRPr="00356CDA" w:rsidRDefault="00543BD5" w:rsidP="0007161B">
            <w:pPr>
              <w:widowControl/>
              <w:autoSpaceDE/>
              <w:autoSpaceDN/>
              <w:adjustRightInd/>
              <w:spacing w:after="0" w:line="240" w:lineRule="auto"/>
              <w:rPr>
                <w:rStyle w:val="IntenseEmphasis"/>
                <w:b w:val="0"/>
                <w:bCs w:val="0"/>
                <w:iCs w:val="0"/>
                <w:color w:val="FFFFFF" w:themeColor="background1"/>
              </w:rPr>
            </w:pPr>
            <w:r w:rsidRPr="00356CDA">
              <w:t>Principle</w:t>
            </w:r>
          </w:p>
        </w:tc>
      </w:tr>
      <w:tr w:rsidR="00543BD5" w14:paraId="5C5A9B28" w14:textId="77777777" w:rsidTr="0007161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ADD843D" w14:textId="77777777" w:rsidR="00543BD5" w:rsidRPr="00356CDA" w:rsidRDefault="003A3203" w:rsidP="0007161B">
            <w:pPr>
              <w:pStyle w:val="SectionIndicatorHeaderText"/>
              <w:rPr>
                <w:rStyle w:val="IntenseEmphasis"/>
                <w:bCs w:val="0"/>
                <w:i w:val="0"/>
                <w:iCs w:val="0"/>
                <w:color w:val="FFFFFF" w:themeColor="background1"/>
              </w:rPr>
            </w:pPr>
            <w:r>
              <w:rPr>
                <w:rStyle w:val="IntenseEmphasis"/>
                <w:i w:val="0"/>
                <w:color w:val="FFFFFF" w:themeColor="background1"/>
              </w:rPr>
              <w:t>OO</w:t>
            </w:r>
            <w:r w:rsidR="00543BD5">
              <w:rPr>
                <w:rStyle w:val="IntenseEmphasis"/>
                <w:i w:val="0"/>
                <w:color w:val="FFFFFF" w:themeColor="background1"/>
              </w:rPr>
              <w:t xml:space="preserve"> 0</w:t>
            </w:r>
            <w:r w:rsidR="002A30B7">
              <w:rPr>
                <w:rStyle w:val="IntenseEmphasis"/>
                <w:i w:val="0"/>
                <w:color w:val="FFFFFF" w:themeColor="background1"/>
              </w:rPr>
              <w:t>7</w:t>
            </w:r>
          </w:p>
        </w:tc>
        <w:tc>
          <w:tcPr>
            <w:tcW w:w="3402" w:type="dxa"/>
          </w:tcPr>
          <w:p w14:paraId="0F26E929" w14:textId="77777777" w:rsidR="00543BD5" w:rsidRDefault="00543BD5" w:rsidP="0007161B">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62CB8AEE" w14:textId="77777777" w:rsidR="00543BD5" w:rsidRPr="00356CDA" w:rsidRDefault="00543BD5" w:rsidP="00001008">
            <w:pPr>
              <w:pStyle w:val="SectionIndicatorHeaderText"/>
              <w:spacing w:before="0" w:after="4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sz w:val="14"/>
                <w:szCs w:val="14"/>
                <w:lang w:eastAsia="en-US"/>
              </w:rPr>
            </w:pPr>
            <w:r>
              <w:rPr>
                <w:rStyle w:val="IntenseEmphasis"/>
                <w:i w:val="0"/>
                <w:color w:val="FFFFFF" w:themeColor="background1"/>
              </w:rPr>
              <w:t>VOLUNTARY TO DISCLOSE</w:t>
            </w:r>
          </w:p>
        </w:tc>
        <w:tc>
          <w:tcPr>
            <w:tcW w:w="3302" w:type="dxa"/>
          </w:tcPr>
          <w:p w14:paraId="359DBFC7" w14:textId="77777777" w:rsidR="00543BD5" w:rsidRPr="00356CDA" w:rsidRDefault="00543BD5" w:rsidP="0007161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7FD2FDAC" w14:textId="77777777" w:rsidR="00543BD5" w:rsidRPr="00356CDA" w:rsidRDefault="00543BD5" w:rsidP="0007161B">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1AFF281F" w14:textId="77777777" w:rsidR="00543BD5" w:rsidRDefault="00543BD5" w:rsidP="00001008">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543BD5" w14:paraId="3C335A7C" w14:textId="77777777" w:rsidTr="002A30B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single" w:sz="4" w:space="0" w:color="D9D9D9" w:themeColor="background1" w:themeShade="D9"/>
            </w:tcBorders>
            <w:shd w:val="clear" w:color="auto" w:fill="00B0F0"/>
          </w:tcPr>
          <w:p w14:paraId="49B2F7E4" w14:textId="77777777" w:rsidR="00543BD5" w:rsidRPr="00903B63" w:rsidRDefault="002A30B7" w:rsidP="0007161B">
            <w:pPr>
              <w:pStyle w:val="SectionIndicatorHeaderText"/>
              <w:rPr>
                <w:rStyle w:val="IntenseEmphasis"/>
                <w:b w:val="0"/>
                <w:bCs w:val="0"/>
                <w:i w:val="0"/>
                <w:iCs w:val="0"/>
                <w:color w:val="FFFFFF" w:themeColor="background1"/>
              </w:rPr>
            </w:pPr>
            <w:r>
              <w:rPr>
                <w:rStyle w:val="IntenseEmphasis"/>
                <w:i w:val="0"/>
                <w:color w:val="FFFFFF" w:themeColor="background1"/>
              </w:rPr>
              <w:t>OO 07</w:t>
            </w:r>
          </w:p>
        </w:tc>
        <w:tc>
          <w:tcPr>
            <w:tcW w:w="8080" w:type="dxa"/>
            <w:gridSpan w:val="2"/>
            <w:tcBorders>
              <w:top w:val="single" w:sz="4" w:space="0" w:color="0070C0"/>
              <w:left w:val="single" w:sz="4" w:space="0" w:color="D9D9D9" w:themeColor="background1" w:themeShade="D9"/>
              <w:bottom w:val="single" w:sz="4" w:space="0" w:color="0070C0"/>
              <w:right w:val="single" w:sz="4" w:space="0" w:color="0070C0"/>
            </w:tcBorders>
            <w:shd w:val="clear" w:color="auto" w:fill="0070C0"/>
          </w:tcPr>
          <w:p w14:paraId="71DCBC5E" w14:textId="77777777" w:rsidR="00543BD5" w:rsidRPr="00903B63" w:rsidRDefault="00543BD5" w:rsidP="0007161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43BD5" w14:paraId="727265D9" w14:textId="77777777" w:rsidTr="002A30B7">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19231619" w14:textId="77777777" w:rsidR="00543BD5" w:rsidRDefault="002A30B7" w:rsidP="0007161B">
            <w:pPr>
              <w:pStyle w:val="INDICATORNUMBER"/>
              <w:rPr>
                <w:rStyle w:val="IntenseEmphasis"/>
                <w:b/>
                <w:bCs w:val="0"/>
                <w:i w:val="0"/>
                <w:iCs w:val="0"/>
                <w:color w:val="595959"/>
              </w:rPr>
            </w:pPr>
            <w:r>
              <w:rPr>
                <w:rStyle w:val="IntenseEmphasis"/>
                <w:b/>
                <w:bCs w:val="0"/>
                <w:i w:val="0"/>
                <w:iCs w:val="0"/>
                <w:color w:val="595959"/>
              </w:rPr>
              <w:t>OO 07.1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721388C2" w14:textId="77777777" w:rsidR="00543BD5" w:rsidRPr="002A30B7" w:rsidRDefault="002A30B7" w:rsidP="0007161B">
            <w:pPr>
              <w:pStyle w:val="INDICATORTEXT"/>
              <w:cnfStyle w:val="000000100000" w:firstRow="0" w:lastRow="0" w:firstColumn="0" w:lastColumn="0" w:oddVBand="0" w:evenVBand="0" w:oddHBand="1" w:evenHBand="0" w:firstRowFirstColumn="0" w:firstRowLastColumn="0" w:lastRowFirstColumn="0" w:lastRowLastColumn="0"/>
            </w:pPr>
            <w:r w:rsidRPr="002A30B7">
              <w:t xml:space="preserve">Provide a breakdown of your </w:t>
            </w:r>
            <w:proofErr w:type="gramStart"/>
            <w:r w:rsidRPr="002A30B7">
              <w:t>organisation’s</w:t>
            </w:r>
            <w:proofErr w:type="gramEnd"/>
            <w:r w:rsidRPr="002A30B7">
              <w:t xml:space="preserve"> externally managed assets between segregated mandates and pooled funds.</w:t>
            </w:r>
          </w:p>
        </w:tc>
      </w:tr>
      <w:tr w:rsidR="00543BD5" w14:paraId="5ACF5244" w14:textId="77777777" w:rsidTr="00D87E00">
        <w:trPr>
          <w:trHeight w:val="315"/>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12" w:space="0" w:color="595959"/>
              <w:right w:val="single" w:sz="4" w:space="0" w:color="595959" w:themeColor="text1" w:themeTint="A6"/>
            </w:tcBorders>
            <w:vAlign w:val="top"/>
          </w:tcPr>
          <w:p w14:paraId="29BA1AE9" w14:textId="77777777" w:rsidR="00543BD5" w:rsidRDefault="00543BD5" w:rsidP="00662B2A">
            <w:pPr>
              <w:pStyle w:val="INDICATORNUMBER"/>
              <w:spacing w:before="0"/>
              <w:rPr>
                <w:rStyle w:val="IntenseEmphasis"/>
                <w:b/>
                <w:bCs w:val="0"/>
                <w:i w:val="0"/>
                <w:iCs w:val="0"/>
                <w:color w:val="595959"/>
              </w:rPr>
            </w:pPr>
          </w:p>
        </w:tc>
        <w:tc>
          <w:tcPr>
            <w:tcW w:w="3828" w:type="dxa"/>
            <w:tcBorders>
              <w:top w:val="nil"/>
              <w:left w:val="single" w:sz="4" w:space="0" w:color="595959" w:themeColor="text1" w:themeTint="A6"/>
              <w:bottom w:val="single" w:sz="4" w:space="0" w:color="A6A6A6" w:themeColor="background1" w:themeShade="A6"/>
              <w:right w:val="single" w:sz="4" w:space="0" w:color="D9D9D9" w:themeColor="background1" w:themeShade="D9"/>
            </w:tcBorders>
            <w:shd w:val="clear" w:color="auto" w:fill="A6A6A6" w:themeFill="background1" w:themeFillShade="A6"/>
          </w:tcPr>
          <w:p w14:paraId="63A737D5" w14:textId="77777777" w:rsidR="00543BD5" w:rsidRPr="006503B8" w:rsidRDefault="00543BD5" w:rsidP="00662B2A">
            <w:pPr>
              <w:spacing w:before="0" w:after="0" w:line="240" w:lineRule="auto"/>
              <w:cnfStyle w:val="000000000000" w:firstRow="0" w:lastRow="0" w:firstColumn="0" w:lastColumn="0" w:oddVBand="0" w:evenVBand="0" w:oddHBand="0" w:evenHBand="0" w:firstRowFirstColumn="0" w:firstRowLastColumn="0" w:lastRowFirstColumn="0" w:lastRowLastColumn="0"/>
              <w:rPr>
                <w:b/>
                <w:noProof/>
                <w:color w:val="FFFFFF" w:themeColor="background1"/>
                <w:sz w:val="18"/>
              </w:rPr>
            </w:pPr>
          </w:p>
        </w:tc>
        <w:tc>
          <w:tcPr>
            <w:tcW w:w="4252"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2115C265" w14:textId="77777777" w:rsidR="00543BD5" w:rsidRPr="006503B8" w:rsidRDefault="002A30B7" w:rsidP="00662B2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2A30B7">
              <w:rPr>
                <w:b/>
                <w:color w:val="FFFFFF" w:themeColor="background1"/>
                <w:sz w:val="18"/>
              </w:rPr>
              <w:t>% of externally managed assets</w:t>
            </w:r>
          </w:p>
        </w:tc>
      </w:tr>
      <w:tr w:rsidR="002A30B7" w14:paraId="74E5EFC7" w14:textId="77777777" w:rsidTr="002A30B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12" w:space="0" w:color="595959"/>
              <w:right w:val="single" w:sz="4" w:space="0" w:color="595959" w:themeColor="text1" w:themeTint="A6"/>
            </w:tcBorders>
            <w:vAlign w:val="top"/>
          </w:tcPr>
          <w:p w14:paraId="5E93CFAC" w14:textId="77777777" w:rsidR="002A30B7" w:rsidRDefault="002A30B7" w:rsidP="0007161B">
            <w:pPr>
              <w:pStyle w:val="INDICATORNUMBER"/>
              <w:rPr>
                <w:rStyle w:val="IntenseEmphasis"/>
                <w:b/>
                <w:bCs w:val="0"/>
                <w:i w:val="0"/>
                <w:iCs w:val="0"/>
                <w:color w:val="595959"/>
              </w:rPr>
            </w:pPr>
          </w:p>
        </w:tc>
        <w:tc>
          <w:tcPr>
            <w:tcW w:w="382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D9D9D9" w:themeColor="background1" w:themeShade="D9"/>
            </w:tcBorders>
            <w:shd w:val="clear" w:color="auto" w:fill="auto"/>
          </w:tcPr>
          <w:p w14:paraId="6792D292" w14:textId="77777777" w:rsidR="002A30B7" w:rsidRPr="002A30B7" w:rsidRDefault="002A30B7" w:rsidP="002A30B7">
            <w:pPr>
              <w:pStyle w:val="INDICATORTEXT"/>
              <w:cnfStyle w:val="000000100000" w:firstRow="0" w:lastRow="0" w:firstColumn="0" w:lastColumn="0" w:oddVBand="0" w:evenVBand="0" w:oddHBand="1" w:evenHBand="0" w:firstRowFirstColumn="0" w:firstRowLastColumn="0" w:lastRowFirstColumn="0" w:lastRowLastColumn="0"/>
            </w:pPr>
            <w:r w:rsidRPr="0042063C">
              <w:t>Segregated mandate(s)</w:t>
            </w:r>
          </w:p>
        </w:tc>
        <w:tc>
          <w:tcPr>
            <w:tcW w:w="4252" w:type="dxa"/>
            <w:tcBorders>
              <w:top w:val="single" w:sz="4" w:space="0" w:color="A6A6A6" w:themeColor="background1" w:themeShade="A6"/>
              <w:left w:val="single" w:sz="4" w:space="0" w:color="D9D9D9" w:themeColor="background1" w:themeShade="D9"/>
              <w:right w:val="single" w:sz="4" w:space="0" w:color="0070C0"/>
            </w:tcBorders>
            <w:shd w:val="clear" w:color="auto" w:fill="auto"/>
          </w:tcPr>
          <w:p w14:paraId="5BD0D0C5" w14:textId="7FA4B8FD" w:rsidR="002A30B7" w:rsidRPr="0042063C" w:rsidRDefault="002A30B7" w:rsidP="002A30B7">
            <w:pPr>
              <w:pStyle w:val="INDICATORTEXT"/>
              <w:cnfStyle w:val="000000100000" w:firstRow="0" w:lastRow="0" w:firstColumn="0" w:lastColumn="0" w:oddVBand="0" w:evenVBand="0" w:oddHBand="1" w:evenHBand="0" w:firstRowFirstColumn="0" w:firstRowLastColumn="0" w:lastRowFirstColumn="0" w:lastRowLastColumn="0"/>
            </w:pPr>
            <w:r w:rsidRPr="00112413">
              <w:sym w:font="Wingdings" w:char="F06D"/>
            </w:r>
            <w:r w:rsidRPr="00112413">
              <w:t xml:space="preserve"> 0</w:t>
            </w:r>
            <w:r w:rsidRPr="0042063C">
              <w:t>%</w:t>
            </w:r>
            <w:r w:rsidR="003D4C87">
              <w:t xml:space="preserve">, </w:t>
            </w:r>
            <w:r w:rsidRPr="00112413">
              <w:sym w:font="Wingdings" w:char="F06D"/>
            </w:r>
            <w:r w:rsidRPr="00112413">
              <w:t xml:space="preserve"> &lt;10</w:t>
            </w:r>
            <w:r w:rsidRPr="0042063C">
              <w:t>%</w:t>
            </w:r>
            <w:r w:rsidR="003D4C87">
              <w:t xml:space="preserve">, </w:t>
            </w:r>
            <w:r w:rsidRPr="00112413">
              <w:sym w:font="Wingdings" w:char="F06D"/>
            </w:r>
            <w:r w:rsidRPr="00112413">
              <w:t xml:space="preserve"> 10-50%</w:t>
            </w:r>
            <w:r w:rsidR="003D4C87">
              <w:t xml:space="preserve">, </w:t>
            </w:r>
            <w:r w:rsidRPr="00112413">
              <w:sym w:font="Wingdings" w:char="F06D"/>
            </w:r>
            <w:r>
              <w:t xml:space="preserve"> &gt;50</w:t>
            </w:r>
            <w:r w:rsidRPr="0042063C">
              <w:t>%</w:t>
            </w:r>
            <w:r>
              <w:t xml:space="preserve"> </w:t>
            </w:r>
          </w:p>
        </w:tc>
      </w:tr>
      <w:tr w:rsidR="002A30B7" w14:paraId="36A98B13" w14:textId="77777777" w:rsidTr="002A30B7">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12" w:space="0" w:color="595959"/>
              <w:left w:val="single" w:sz="4" w:space="0" w:color="0070C0"/>
              <w:bottom w:val="single" w:sz="12" w:space="0" w:color="595959"/>
              <w:right w:val="single" w:sz="4" w:space="0" w:color="595959" w:themeColor="text1" w:themeTint="A6"/>
            </w:tcBorders>
            <w:vAlign w:val="top"/>
          </w:tcPr>
          <w:p w14:paraId="342CA546" w14:textId="77777777" w:rsidR="002A30B7" w:rsidRDefault="002A30B7" w:rsidP="0007161B">
            <w:pPr>
              <w:pStyle w:val="INDICATORNUMBER"/>
              <w:rPr>
                <w:rStyle w:val="IntenseEmphasis"/>
                <w:b/>
                <w:bCs w:val="0"/>
                <w:i w:val="0"/>
                <w:iCs w:val="0"/>
                <w:color w:val="595959"/>
              </w:rPr>
            </w:pPr>
          </w:p>
        </w:tc>
        <w:tc>
          <w:tcPr>
            <w:tcW w:w="382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D9D9D9" w:themeColor="background1" w:themeShade="D9"/>
            </w:tcBorders>
            <w:shd w:val="clear" w:color="auto" w:fill="auto"/>
          </w:tcPr>
          <w:p w14:paraId="2FCD2B33" w14:textId="77777777" w:rsidR="002A30B7" w:rsidRPr="0042063C" w:rsidRDefault="002A30B7" w:rsidP="002A30B7">
            <w:pPr>
              <w:pStyle w:val="INDICATORTEXT"/>
              <w:cnfStyle w:val="000000000000" w:firstRow="0" w:lastRow="0" w:firstColumn="0" w:lastColumn="0" w:oddVBand="0" w:evenVBand="0" w:oddHBand="0" w:evenHBand="0" w:firstRowFirstColumn="0" w:firstRowLastColumn="0" w:lastRowFirstColumn="0" w:lastRowLastColumn="0"/>
            </w:pPr>
            <w:r w:rsidRPr="0042063C">
              <w:t>Pooled fund(s)</w:t>
            </w:r>
          </w:p>
        </w:tc>
        <w:tc>
          <w:tcPr>
            <w:tcW w:w="4252" w:type="dxa"/>
            <w:tcBorders>
              <w:top w:val="single" w:sz="4" w:space="0" w:color="A6A6A6" w:themeColor="background1" w:themeShade="A6"/>
              <w:left w:val="single" w:sz="4" w:space="0" w:color="D9D9D9" w:themeColor="background1" w:themeShade="D9"/>
              <w:right w:val="single" w:sz="4" w:space="0" w:color="0070C0"/>
            </w:tcBorders>
            <w:shd w:val="clear" w:color="auto" w:fill="auto"/>
          </w:tcPr>
          <w:p w14:paraId="565C86BB" w14:textId="180C5A84" w:rsidR="002A30B7" w:rsidRPr="0042063C" w:rsidRDefault="002A30B7" w:rsidP="002A30B7">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6D"/>
            </w:r>
            <w:r w:rsidRPr="00112413">
              <w:t xml:space="preserve"> 0</w:t>
            </w:r>
            <w:r w:rsidRPr="0042063C">
              <w:t>%</w:t>
            </w:r>
            <w:r w:rsidR="003D4C87">
              <w:t xml:space="preserve">, </w:t>
            </w:r>
            <w:r w:rsidRPr="00112413">
              <w:sym w:font="Wingdings" w:char="F06D"/>
            </w:r>
            <w:r w:rsidRPr="00112413">
              <w:t xml:space="preserve"> &lt;10</w:t>
            </w:r>
            <w:r w:rsidRPr="0042063C">
              <w:t>%</w:t>
            </w:r>
            <w:r w:rsidR="003D4C87">
              <w:t xml:space="preserve">, </w:t>
            </w:r>
            <w:r w:rsidRPr="00112413">
              <w:sym w:font="Wingdings" w:char="F06D"/>
            </w:r>
            <w:r w:rsidRPr="00112413">
              <w:t xml:space="preserve"> 10-50%</w:t>
            </w:r>
            <w:r w:rsidR="003D4C87">
              <w:t xml:space="preserve">, </w:t>
            </w:r>
            <w:r w:rsidRPr="00112413">
              <w:sym w:font="Wingdings" w:char="F06D"/>
            </w:r>
            <w:r>
              <w:t xml:space="preserve"> &gt;50%</w:t>
            </w:r>
          </w:p>
        </w:tc>
      </w:tr>
      <w:tr w:rsidR="002A30B7" w14:paraId="35ED6E10" w14:textId="77777777" w:rsidTr="002A30B7">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vAlign w:val="top"/>
          </w:tcPr>
          <w:p w14:paraId="21493B42" w14:textId="77777777" w:rsidR="002A30B7" w:rsidRDefault="002A30B7" w:rsidP="0007161B">
            <w:pPr>
              <w:pStyle w:val="INDICATORNUMBER"/>
              <w:rPr>
                <w:rStyle w:val="IntenseEmphasis"/>
                <w:b/>
                <w:bCs w:val="0"/>
                <w:i w:val="0"/>
                <w:iCs w:val="0"/>
                <w:color w:val="595959"/>
              </w:rPr>
            </w:pPr>
          </w:p>
        </w:tc>
        <w:tc>
          <w:tcPr>
            <w:tcW w:w="3828" w:type="dxa"/>
            <w:tcBorders>
              <w:top w:val="single" w:sz="4" w:space="0" w:color="A6A6A6" w:themeColor="background1" w:themeShade="A6"/>
              <w:left w:val="single" w:sz="4" w:space="0" w:color="595959" w:themeColor="text1" w:themeTint="A6"/>
              <w:right w:val="single" w:sz="4" w:space="0" w:color="D9D9D9" w:themeColor="background1" w:themeShade="D9"/>
            </w:tcBorders>
            <w:shd w:val="clear" w:color="auto" w:fill="auto"/>
          </w:tcPr>
          <w:p w14:paraId="11732746" w14:textId="77777777" w:rsidR="002A30B7" w:rsidRPr="002A30B7" w:rsidRDefault="002A30B7" w:rsidP="002A30B7">
            <w:pPr>
              <w:pStyle w:val="INDICATORTEXT"/>
              <w:cnfStyle w:val="000000100000" w:firstRow="0" w:lastRow="0" w:firstColumn="0" w:lastColumn="0" w:oddVBand="0" w:evenVBand="0" w:oddHBand="1" w:evenHBand="0" w:firstRowFirstColumn="0" w:firstRowLastColumn="0" w:lastRowFirstColumn="0" w:lastRowLastColumn="0"/>
              <w:rPr>
                <w:b/>
              </w:rPr>
            </w:pPr>
            <w:r w:rsidRPr="002A30B7">
              <w:rPr>
                <w:b/>
              </w:rPr>
              <w:t>Total externally managed assets</w:t>
            </w:r>
          </w:p>
        </w:tc>
        <w:tc>
          <w:tcPr>
            <w:tcW w:w="4252" w:type="dxa"/>
            <w:tcBorders>
              <w:top w:val="single" w:sz="4" w:space="0" w:color="A6A6A6" w:themeColor="background1" w:themeShade="A6"/>
              <w:left w:val="single" w:sz="4" w:space="0" w:color="D9D9D9" w:themeColor="background1" w:themeShade="D9"/>
              <w:right w:val="single" w:sz="4" w:space="0" w:color="0070C0"/>
            </w:tcBorders>
            <w:shd w:val="clear" w:color="auto" w:fill="auto"/>
          </w:tcPr>
          <w:p w14:paraId="09B6692C" w14:textId="77777777" w:rsidR="002A30B7" w:rsidRPr="002A30B7" w:rsidRDefault="002A30B7" w:rsidP="002A30B7">
            <w:pPr>
              <w:pStyle w:val="INDICATORTEXT"/>
              <w:cnfStyle w:val="000000100000" w:firstRow="0" w:lastRow="0" w:firstColumn="0" w:lastColumn="0" w:oddVBand="0" w:evenVBand="0" w:oddHBand="1" w:evenHBand="0" w:firstRowFirstColumn="0" w:firstRowLastColumn="0" w:lastRowFirstColumn="0" w:lastRowLastColumn="0"/>
              <w:rPr>
                <w:b/>
              </w:rPr>
            </w:pPr>
            <w:r w:rsidRPr="002A30B7">
              <w:rPr>
                <w:b/>
              </w:rPr>
              <w:t>100%</w:t>
            </w:r>
          </w:p>
        </w:tc>
      </w:tr>
      <w:tr w:rsidR="006D57BD" w14:paraId="3364977E" w14:textId="77777777" w:rsidTr="0088576E">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right w:val="single" w:sz="4" w:space="0" w:color="595959" w:themeColor="text1" w:themeTint="A6"/>
            </w:tcBorders>
            <w:vAlign w:val="top"/>
          </w:tcPr>
          <w:p w14:paraId="70A434AD" w14:textId="77777777" w:rsidR="006D57BD" w:rsidRDefault="006D57BD" w:rsidP="0007161B">
            <w:pPr>
              <w:pStyle w:val="INDICATORNUMBER"/>
              <w:rPr>
                <w:rStyle w:val="IntenseEmphasis"/>
                <w:b/>
                <w:bCs w:val="0"/>
                <w:i w:val="0"/>
                <w:iCs w:val="0"/>
                <w:color w:val="595959"/>
              </w:rPr>
            </w:pPr>
            <w:r>
              <w:rPr>
                <w:rStyle w:val="IntenseEmphasis"/>
                <w:b/>
                <w:bCs w:val="0"/>
                <w:i w:val="0"/>
                <w:iCs w:val="0"/>
                <w:color w:val="595959"/>
              </w:rPr>
              <w:t>OO 07.2</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6685BB05" w14:textId="77777777" w:rsidR="006D57BD" w:rsidRPr="002A30B7" w:rsidRDefault="006D57BD" w:rsidP="0007161B">
            <w:pPr>
              <w:pStyle w:val="INDICATORTEXT"/>
              <w:cnfStyle w:val="000000000000" w:firstRow="0" w:lastRow="0" w:firstColumn="0" w:lastColumn="0" w:oddVBand="0" w:evenVBand="0" w:oddHBand="0" w:evenHBand="0" w:firstRowFirstColumn="0" w:firstRowLastColumn="0" w:lastRowFirstColumn="0" w:lastRowLastColumn="0"/>
            </w:pPr>
            <w:r w:rsidRPr="002A30B7">
              <w:t>Indicate the proportion of your externally managed assets in fund-of-funds.</w:t>
            </w:r>
          </w:p>
        </w:tc>
      </w:tr>
      <w:tr w:rsidR="006D57BD" w14:paraId="51CA0B10" w14:textId="77777777" w:rsidTr="00D87E00">
        <w:trPr>
          <w:cnfStyle w:val="000000100000" w:firstRow="0" w:lastRow="0" w:firstColumn="0" w:lastColumn="0" w:oddVBand="0" w:evenVBand="0" w:oddHBand="1" w:evenHBand="0" w:firstRowFirstColumn="0" w:firstRowLastColumn="0" w:lastRowFirstColumn="0" w:lastRowLastColumn="0"/>
          <w:trHeight w:val="35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right w:val="single" w:sz="4" w:space="0" w:color="595959" w:themeColor="text1" w:themeTint="A6"/>
            </w:tcBorders>
            <w:vAlign w:val="top"/>
          </w:tcPr>
          <w:p w14:paraId="35148D19" w14:textId="77777777" w:rsidR="006D57BD" w:rsidRDefault="006D57BD" w:rsidP="00D87E00">
            <w:pPr>
              <w:pStyle w:val="INDICATORNUMBER"/>
              <w:spacing w:before="0" w:after="0"/>
              <w:rPr>
                <w:rStyle w:val="IntenseEmphasis"/>
                <w:b/>
                <w:bCs w:val="0"/>
                <w:i w:val="0"/>
                <w:iCs w:val="0"/>
                <w:color w:val="595959"/>
              </w:rPr>
            </w:pPr>
          </w:p>
        </w:tc>
        <w:tc>
          <w:tcPr>
            <w:tcW w:w="3828" w:type="dxa"/>
            <w:tcBorders>
              <w:top w:val="nil"/>
              <w:left w:val="single" w:sz="4" w:space="0" w:color="595959" w:themeColor="text1" w:themeTint="A6"/>
              <w:right w:val="single" w:sz="4" w:space="0" w:color="D9D9D9" w:themeColor="background1" w:themeShade="D9"/>
            </w:tcBorders>
            <w:shd w:val="clear" w:color="auto" w:fill="A6A6A6" w:themeFill="background1" w:themeFillShade="A6"/>
          </w:tcPr>
          <w:p w14:paraId="7075C721" w14:textId="77777777" w:rsidR="006D57BD" w:rsidRDefault="006D57BD" w:rsidP="00D87E00">
            <w:pPr>
              <w:pStyle w:val="INDICATORTEXT"/>
              <w:spacing w:before="0" w:after="0"/>
              <w:cnfStyle w:val="000000100000" w:firstRow="0" w:lastRow="0" w:firstColumn="0" w:lastColumn="0" w:oddVBand="0" w:evenVBand="0" w:oddHBand="1" w:evenHBand="0" w:firstRowFirstColumn="0" w:firstRowLastColumn="0" w:lastRowFirstColumn="0" w:lastRowLastColumn="0"/>
            </w:pPr>
          </w:p>
        </w:tc>
        <w:tc>
          <w:tcPr>
            <w:tcW w:w="4252" w:type="dxa"/>
            <w:tcBorders>
              <w:top w:val="nil"/>
              <w:left w:val="single" w:sz="4" w:space="0" w:color="D9D9D9" w:themeColor="background1" w:themeShade="D9"/>
              <w:right w:val="single" w:sz="4" w:space="0" w:color="0070C0"/>
            </w:tcBorders>
            <w:shd w:val="clear" w:color="auto" w:fill="A6A6A6" w:themeFill="background1" w:themeFillShade="A6"/>
          </w:tcPr>
          <w:p w14:paraId="71652F07" w14:textId="77777777" w:rsidR="006D57BD" w:rsidRDefault="006D57BD" w:rsidP="00D87E00">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2A30B7">
              <w:rPr>
                <w:b/>
                <w:color w:val="FFFFFF" w:themeColor="background1"/>
              </w:rPr>
              <w:t>% of externally managed assets</w:t>
            </w:r>
          </w:p>
        </w:tc>
      </w:tr>
      <w:tr w:rsidR="006D57BD" w14:paraId="73FF0A73" w14:textId="77777777" w:rsidTr="001A4F66">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vAlign w:val="top"/>
          </w:tcPr>
          <w:p w14:paraId="4F1757D4" w14:textId="77777777" w:rsidR="006D57BD" w:rsidRDefault="006D57BD" w:rsidP="0007161B">
            <w:pPr>
              <w:pStyle w:val="INDICATORNUMBER"/>
              <w:rPr>
                <w:rStyle w:val="IntenseEmphasis"/>
                <w:b/>
                <w:bCs w:val="0"/>
                <w:i w:val="0"/>
                <w:iCs w:val="0"/>
                <w:color w:val="595959"/>
              </w:rPr>
            </w:pPr>
          </w:p>
        </w:tc>
        <w:tc>
          <w:tcPr>
            <w:tcW w:w="3828" w:type="dxa"/>
            <w:tcBorders>
              <w:top w:val="nil"/>
              <w:left w:val="single" w:sz="4" w:space="0" w:color="595959" w:themeColor="text1" w:themeTint="A6"/>
              <w:bottom w:val="single" w:sz="4" w:space="0" w:color="0070C0"/>
              <w:right w:val="single" w:sz="4" w:space="0" w:color="A6A6A6" w:themeColor="background1" w:themeShade="A6"/>
            </w:tcBorders>
            <w:shd w:val="clear" w:color="auto" w:fill="auto"/>
          </w:tcPr>
          <w:p w14:paraId="4D9132E3" w14:textId="77777777" w:rsidR="006D57BD" w:rsidRPr="00112413" w:rsidRDefault="006D57BD" w:rsidP="006D57BD">
            <w:pPr>
              <w:pStyle w:val="INDICATORTEXT"/>
              <w:cnfStyle w:val="000000000000" w:firstRow="0" w:lastRow="0" w:firstColumn="0" w:lastColumn="0" w:oddVBand="0" w:evenVBand="0" w:oddHBand="0" w:evenHBand="0" w:firstRowFirstColumn="0" w:firstRowLastColumn="0" w:lastRowFirstColumn="0" w:lastRowLastColumn="0"/>
            </w:pPr>
            <w:r>
              <w:t>F</w:t>
            </w:r>
            <w:r w:rsidRPr="001B5B60">
              <w:t>und-of-funds</w:t>
            </w:r>
          </w:p>
        </w:tc>
        <w:tc>
          <w:tcPr>
            <w:tcW w:w="4252" w:type="dxa"/>
            <w:tcBorders>
              <w:top w:val="nil"/>
              <w:left w:val="single" w:sz="4" w:space="0" w:color="A6A6A6" w:themeColor="background1" w:themeShade="A6"/>
              <w:bottom w:val="single" w:sz="4" w:space="0" w:color="0070C0"/>
              <w:right w:val="single" w:sz="4" w:space="0" w:color="0070C0"/>
            </w:tcBorders>
            <w:shd w:val="clear" w:color="auto" w:fill="auto"/>
          </w:tcPr>
          <w:p w14:paraId="2A9D6A2D" w14:textId="0F19DDB5" w:rsidR="006D57BD" w:rsidRPr="0042063C" w:rsidRDefault="006D57BD" w:rsidP="006D57BD">
            <w:pPr>
              <w:pStyle w:val="INDICATORTEXT"/>
              <w:cnfStyle w:val="000000000000" w:firstRow="0" w:lastRow="0" w:firstColumn="0" w:lastColumn="0" w:oddVBand="0" w:evenVBand="0" w:oddHBand="0" w:evenHBand="0" w:firstRowFirstColumn="0" w:firstRowLastColumn="0" w:lastRowFirstColumn="0" w:lastRowLastColumn="0"/>
            </w:pPr>
            <w:r w:rsidRPr="00112413">
              <w:sym w:font="Wingdings" w:char="F06D"/>
            </w:r>
            <w:r w:rsidRPr="00112413">
              <w:t xml:space="preserve"> 0</w:t>
            </w:r>
            <w:r w:rsidRPr="00675893">
              <w:t>%</w:t>
            </w:r>
            <w:r w:rsidR="003D4C87">
              <w:t xml:space="preserve">, </w:t>
            </w:r>
            <w:r w:rsidRPr="00112413">
              <w:sym w:font="Wingdings" w:char="F06D"/>
            </w:r>
            <w:r w:rsidRPr="00112413">
              <w:t xml:space="preserve"> &lt;10</w:t>
            </w:r>
            <w:r w:rsidRPr="0042063C">
              <w:t>%</w:t>
            </w:r>
            <w:r w:rsidR="003D4C87">
              <w:t xml:space="preserve">, </w:t>
            </w:r>
            <w:r w:rsidRPr="00112413">
              <w:sym w:font="Wingdings" w:char="F06D"/>
            </w:r>
            <w:r w:rsidRPr="00112413">
              <w:t xml:space="preserve"> 10-50%</w:t>
            </w:r>
            <w:r w:rsidR="003D4C87">
              <w:t xml:space="preserve">, </w:t>
            </w:r>
            <w:r w:rsidRPr="00112413">
              <w:sym w:font="Wingdings" w:char="F06D"/>
            </w:r>
            <w:r w:rsidRPr="00112413">
              <w:t xml:space="preserve"> &gt;50%</w:t>
            </w:r>
          </w:p>
        </w:tc>
      </w:tr>
      <w:tr w:rsidR="006D57BD" w14:paraId="65315465" w14:textId="77777777" w:rsidTr="001A4F6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right w:val="single" w:sz="4" w:space="0" w:color="595959" w:themeColor="text1" w:themeTint="A6"/>
            </w:tcBorders>
            <w:vAlign w:val="top"/>
          </w:tcPr>
          <w:p w14:paraId="1A40D045" w14:textId="77777777" w:rsidR="006D57BD" w:rsidRPr="00AE100E" w:rsidRDefault="00326D6F" w:rsidP="0007161B">
            <w:pPr>
              <w:pStyle w:val="INDICATORNUMBER"/>
              <w:rPr>
                <w:rStyle w:val="IntenseEmphasis"/>
                <w:b/>
                <w:bCs w:val="0"/>
                <w:i w:val="0"/>
                <w:iCs w:val="0"/>
                <w:color w:val="595959"/>
              </w:rPr>
            </w:pPr>
            <w:r>
              <w:rPr>
                <w:rStyle w:val="IntenseEmphasis"/>
                <w:b/>
                <w:bCs w:val="0"/>
                <w:i w:val="0"/>
                <w:iCs w:val="0"/>
                <w:color w:val="595959"/>
              </w:rPr>
              <w:t>OO 07.3</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4382AF86" w14:textId="77777777" w:rsidR="006D57BD" w:rsidRPr="001C0916" w:rsidRDefault="006D57BD" w:rsidP="0007161B">
            <w:pPr>
              <w:pStyle w:val="INDICATORTEXT"/>
              <w:cnfStyle w:val="000000100000" w:firstRow="0" w:lastRow="0" w:firstColumn="0" w:lastColumn="0" w:oddVBand="0" w:evenVBand="0" w:oddHBand="1" w:evenHBand="0" w:firstRowFirstColumn="0" w:firstRowLastColumn="0" w:lastRowFirstColumn="0" w:lastRowLastColumn="0"/>
            </w:pPr>
            <w:r>
              <w:t>Additional information</w:t>
            </w:r>
            <w:r w:rsidR="00326D6F">
              <w:t>.</w:t>
            </w:r>
          </w:p>
          <w:p w14:paraId="079473F6" w14:textId="77777777" w:rsidR="006D57BD" w:rsidRPr="005B4C52" w:rsidRDefault="006D57BD" w:rsidP="0007161B">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D57BD" w14:paraId="4C16497E" w14:textId="77777777" w:rsidTr="001A4F66">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12" w:space="0" w:color="595959"/>
              <w:left w:val="single" w:sz="4" w:space="0" w:color="0070C0"/>
              <w:bottom w:val="single" w:sz="4" w:space="0" w:color="0070C0"/>
              <w:right w:val="single" w:sz="4" w:space="0" w:color="595959" w:themeColor="text1" w:themeTint="A6"/>
            </w:tcBorders>
          </w:tcPr>
          <w:p w14:paraId="307F9117" w14:textId="77777777" w:rsidR="006D57BD" w:rsidRDefault="006D57BD" w:rsidP="0007161B">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28EDF680" w14:textId="77777777" w:rsidR="006D57BD" w:rsidRDefault="006D57BD" w:rsidP="0007161B">
            <w:pPr>
              <w:pStyle w:val="INDICATORTEXT"/>
              <w:cnfStyle w:val="000000000000" w:firstRow="0" w:lastRow="0" w:firstColumn="0" w:lastColumn="0" w:oddVBand="0" w:evenVBand="0" w:oddHBand="0" w:evenHBand="0" w:firstRowFirstColumn="0" w:firstRowLastColumn="0" w:lastRowFirstColumn="0" w:lastRowLastColumn="0"/>
            </w:pPr>
          </w:p>
        </w:tc>
      </w:tr>
    </w:tbl>
    <w:p w14:paraId="0E0E3B12" w14:textId="77777777" w:rsidR="00543BD5" w:rsidRDefault="00543BD5" w:rsidP="00001008">
      <w:pPr>
        <w:pStyle w:val="INDICATORNUMBER"/>
        <w:spacing w:before="0" w:after="0"/>
      </w:pPr>
    </w:p>
    <w:tbl>
      <w:tblPr>
        <w:tblStyle w:val="SubSubSectionMISCTableMANDATORY"/>
        <w:tblW w:w="9209" w:type="dxa"/>
        <w:tblInd w:w="5" w:type="dxa"/>
        <w:tblLook w:val="06A0" w:firstRow="1" w:lastRow="0" w:firstColumn="1" w:lastColumn="0" w:noHBand="1" w:noVBand="1"/>
      </w:tblPr>
      <w:tblGrid>
        <w:gridCol w:w="1134"/>
        <w:gridCol w:w="8075"/>
      </w:tblGrid>
      <w:tr w:rsidR="00543BD5" w14:paraId="6846F7A9" w14:textId="77777777" w:rsidTr="0007161B">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2FCE247" w14:textId="77777777" w:rsidR="00543BD5" w:rsidRPr="00DC20FA" w:rsidRDefault="00C9112F" w:rsidP="0007161B">
            <w:pPr>
              <w:pStyle w:val="SectionIndicatorHeaderText"/>
              <w:rPr>
                <w:rStyle w:val="IntenseEmphasis"/>
                <w:b w:val="0"/>
                <w:bCs w:val="0"/>
                <w:i w:val="0"/>
                <w:iCs w:val="0"/>
                <w:color w:val="FFFFFF" w:themeColor="background1"/>
              </w:rPr>
            </w:pPr>
            <w:r>
              <w:rPr>
                <w:rStyle w:val="IntenseEmphasis"/>
                <w:b w:val="0"/>
                <w:i w:val="0"/>
                <w:color w:val="FFFFFF" w:themeColor="background1"/>
              </w:rPr>
              <w:t>OO 07</w:t>
            </w:r>
          </w:p>
        </w:tc>
        <w:tc>
          <w:tcPr>
            <w:tcW w:w="8075" w:type="dxa"/>
          </w:tcPr>
          <w:p w14:paraId="4A81953C" w14:textId="77777777" w:rsidR="00543BD5" w:rsidRPr="00DC20FA" w:rsidRDefault="00543BD5" w:rsidP="0007161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43BD5" w:rsidRPr="00D5451C" w14:paraId="2803F0FA" w14:textId="77777777" w:rsidTr="0007161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0597F892" w14:textId="77777777" w:rsidR="00543BD5" w:rsidRPr="000D72DF" w:rsidRDefault="00C9112F" w:rsidP="0007161B">
            <w:pPr>
              <w:pStyle w:val="INDICATORNUMBER"/>
              <w:rPr>
                <w:rStyle w:val="IntenseEmphasis"/>
                <w:b/>
                <w:bCs w:val="0"/>
                <w:i w:val="0"/>
                <w:iCs w:val="0"/>
              </w:rPr>
            </w:pPr>
            <w:r>
              <w:rPr>
                <w:rStyle w:val="IntenseEmphasis"/>
                <w:b/>
                <w:bCs w:val="0"/>
                <w:i w:val="0"/>
                <w:iCs w:val="0"/>
                <w:color w:val="595959"/>
              </w:rPr>
              <w:t>OO 07</w:t>
            </w:r>
          </w:p>
        </w:tc>
        <w:tc>
          <w:tcPr>
            <w:tcW w:w="8075" w:type="dxa"/>
            <w:tcBorders>
              <w:bottom w:val="single" w:sz="4" w:space="0" w:color="A6A6A6"/>
            </w:tcBorders>
          </w:tcPr>
          <w:p w14:paraId="3227BB47" w14:textId="77777777" w:rsidR="003D4C87" w:rsidRDefault="003D4C87" w:rsidP="0007161B">
            <w:pPr>
              <w:pStyle w:val="INDICATORTEXT"/>
              <w:jc w:val="both"/>
              <w:cnfStyle w:val="000000000000" w:firstRow="0" w:lastRow="0" w:firstColumn="0" w:lastColumn="0" w:oddVBand="0" w:evenVBand="0" w:oddHBand="0" w:evenHBand="0" w:firstRowFirstColumn="0" w:firstRowLastColumn="0" w:lastRowFirstColumn="0" w:lastRowLastColumn="0"/>
            </w:pPr>
            <w:r>
              <w:t>This indicator only applies to externally managed assets. All percentages should represent the percentage of your externally managed assets in segregated mandat</w:t>
            </w:r>
            <w:r w:rsidR="00715A09">
              <w:t xml:space="preserve">es/pooled funds/fund of funds. </w:t>
            </w:r>
          </w:p>
          <w:p w14:paraId="39485C26" w14:textId="77777777" w:rsidR="00543BD5" w:rsidRPr="001C0916" w:rsidRDefault="00C9112F" w:rsidP="0007161B">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C9112F">
              <w:t>The reason for differentiating between segregated mandates and pooled funds is that, as the definitions below indicate, the level of influence that can be exerted by an individual investor – and hence the approach to incorporating ESG issues into the selection, appointment and monitoring of external managers - can differ significantly. Therefore, your breakdown will be used during assessment to peer your organisation against those with a similar breakdown.</w:t>
            </w:r>
          </w:p>
        </w:tc>
      </w:tr>
      <w:tr w:rsidR="00543BD5" w:rsidRPr="00D5451C" w14:paraId="6B3117C6" w14:textId="77777777" w:rsidTr="0007161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3A407220" w14:textId="77777777" w:rsidR="00543BD5" w:rsidRPr="000D72DF" w:rsidRDefault="00C9112F" w:rsidP="0007161B">
            <w:pPr>
              <w:pStyle w:val="INDICATORNUMBER"/>
              <w:rPr>
                <w:rStyle w:val="IntenseEmphasis"/>
                <w:b/>
                <w:bCs w:val="0"/>
                <w:i w:val="0"/>
                <w:iCs w:val="0"/>
              </w:rPr>
            </w:pPr>
            <w:r>
              <w:rPr>
                <w:rStyle w:val="IntenseEmphasis"/>
                <w:b/>
                <w:bCs w:val="0"/>
                <w:i w:val="0"/>
                <w:iCs w:val="0"/>
                <w:color w:val="595959"/>
              </w:rPr>
              <w:t>OO 07.2</w:t>
            </w:r>
          </w:p>
        </w:tc>
        <w:tc>
          <w:tcPr>
            <w:tcW w:w="8075" w:type="dxa"/>
            <w:tcBorders>
              <w:top w:val="single" w:sz="4" w:space="0" w:color="A6A6A6"/>
              <w:bottom w:val="single" w:sz="4" w:space="0" w:color="A6A6A6"/>
            </w:tcBorders>
          </w:tcPr>
          <w:p w14:paraId="5566FE28" w14:textId="77777777" w:rsidR="00543BD5" w:rsidRPr="00001008" w:rsidRDefault="00715A09" w:rsidP="0007161B">
            <w:pPr>
              <w:pStyle w:val="INDICATORTEXT"/>
              <w:jc w:val="both"/>
              <w:cnfStyle w:val="000000000000" w:firstRow="0" w:lastRow="0" w:firstColumn="0" w:lastColumn="0" w:oddVBand="0" w:evenVBand="0" w:oddHBand="0" w:evenHBand="0" w:firstRowFirstColumn="0" w:firstRowLastColumn="0" w:lastRowFirstColumn="0" w:lastRowLastColumn="0"/>
            </w:pPr>
            <w:r>
              <w:t xml:space="preserve">Here you should report externally managed assets invested in fund of funds. </w:t>
            </w:r>
            <w:r w:rsidR="00C9112F" w:rsidRPr="00C9112F">
              <w:t>Your organisation’s breakdown of assets managed as and/or invested in fund-of-funds will be used during assessment to peer you against those with a similar breakdown.</w:t>
            </w:r>
          </w:p>
        </w:tc>
      </w:tr>
      <w:tr w:rsidR="006D052E" w:rsidRPr="00D5451C" w14:paraId="5E7E223C" w14:textId="77777777" w:rsidTr="007206A4">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569FF90" w14:textId="77777777" w:rsidR="006D052E" w:rsidRDefault="006D052E" w:rsidP="00001008">
            <w:pPr>
              <w:pStyle w:val="INDICATORNUMBER"/>
            </w:pPr>
            <w:r>
              <w:rPr>
                <w:rStyle w:val="IntenseEmphasis"/>
                <w:b/>
                <w:bCs w:val="0"/>
                <w:i w:val="0"/>
                <w:iCs w:val="0"/>
                <w:color w:val="595959"/>
              </w:rPr>
              <w:t xml:space="preserve">LOGIC </w:t>
            </w:r>
          </w:p>
        </w:tc>
      </w:tr>
      <w:tr w:rsidR="006D052E" w:rsidRPr="00D5451C" w14:paraId="13267798" w14:textId="77777777" w:rsidTr="0007161B">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7F4395B" w14:textId="77777777" w:rsidR="006D052E" w:rsidRDefault="00121527" w:rsidP="0007161B">
            <w:pPr>
              <w:pStyle w:val="INDICATORNUMBER"/>
              <w:rPr>
                <w:rStyle w:val="IntenseEmphasis"/>
                <w:b/>
                <w:bCs w:val="0"/>
                <w:i w:val="0"/>
                <w:iCs w:val="0"/>
                <w:color w:val="595959"/>
              </w:rPr>
            </w:pPr>
            <w:r>
              <w:rPr>
                <w:rStyle w:val="IntenseEmphasis"/>
                <w:b/>
                <w:bCs w:val="0"/>
                <w:i w:val="0"/>
                <w:iCs w:val="0"/>
                <w:color w:val="595959"/>
              </w:rPr>
              <w:t>OO 07.2</w:t>
            </w:r>
          </w:p>
        </w:tc>
        <w:tc>
          <w:tcPr>
            <w:tcW w:w="8075" w:type="dxa"/>
            <w:tcBorders>
              <w:top w:val="single" w:sz="4" w:space="0" w:color="A6A6A6"/>
              <w:bottom w:val="single" w:sz="4" w:space="0" w:color="A6A6A6"/>
            </w:tcBorders>
          </w:tcPr>
          <w:p w14:paraId="5F491E91" w14:textId="6E5B1ABB" w:rsidR="006D052E" w:rsidRDefault="006D052E">
            <w:pPr>
              <w:pStyle w:val="INDICATORTEXT"/>
              <w:jc w:val="both"/>
              <w:cnfStyle w:val="000000000000" w:firstRow="0" w:lastRow="0" w:firstColumn="0" w:lastColumn="0" w:oddVBand="0" w:evenVBand="0" w:oddHBand="0" w:evenHBand="0" w:firstRowFirstColumn="0" w:firstRowLastColumn="0" w:lastRowFirstColumn="0" w:lastRowLastColumn="0"/>
            </w:pPr>
            <w:r>
              <w:t xml:space="preserve">Indicator </w:t>
            </w:r>
            <w:r w:rsidR="00DA2151">
              <w:t>[</w:t>
            </w:r>
            <w:r>
              <w:t>OO 07.2</w:t>
            </w:r>
            <w:r w:rsidR="00DA2151">
              <w:t>]</w:t>
            </w:r>
            <w:r>
              <w:t xml:space="preserve"> is</w:t>
            </w:r>
            <w:r w:rsidR="00AE765D">
              <w:t xml:space="preserve"> applicable only to Asset Owners.</w:t>
            </w:r>
            <w:r w:rsidR="008F185F">
              <w:t xml:space="preserve"> </w:t>
            </w:r>
            <w:r w:rsidR="00536F9A">
              <w:t xml:space="preserve">Investment Managers can report this information in </w:t>
            </w:r>
            <w:r w:rsidR="00DA2151">
              <w:t>[</w:t>
            </w:r>
            <w:r w:rsidR="00536F9A">
              <w:t>OO 01</w:t>
            </w:r>
            <w:r w:rsidR="00DA2151">
              <w:t>]</w:t>
            </w:r>
            <w:r w:rsidR="00536F9A">
              <w:t xml:space="preserve">. </w:t>
            </w:r>
          </w:p>
        </w:tc>
      </w:tr>
    </w:tbl>
    <w:p w14:paraId="45C6D0AB" w14:textId="77777777" w:rsidR="00543BD5" w:rsidRDefault="00543BD5" w:rsidP="00001008">
      <w:pPr>
        <w:pStyle w:val="INDICATORNUMBER"/>
        <w:spacing w:before="0" w:after="0"/>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32219" w14:paraId="2E08A126" w14:textId="77777777" w:rsidTr="008857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774010C7" w14:textId="77777777" w:rsidR="00832219" w:rsidRPr="004720C4" w:rsidRDefault="00832219" w:rsidP="0088576E">
            <w:pPr>
              <w:pStyle w:val="SectionIndicatorHeaderText"/>
              <w:rPr>
                <w:rStyle w:val="IntenseEmphasis"/>
                <w:b w:val="0"/>
                <w:bCs w:val="0"/>
                <w:i w:val="0"/>
                <w:iCs w:val="0"/>
              </w:rPr>
            </w:pPr>
            <w:r>
              <w:rPr>
                <w:rStyle w:val="IntenseEmphasis"/>
                <w:b w:val="0"/>
                <w:i w:val="0"/>
                <w:color w:val="FFFFFF" w:themeColor="background1"/>
              </w:rPr>
              <w:t>OO 07</w:t>
            </w:r>
          </w:p>
        </w:tc>
        <w:tc>
          <w:tcPr>
            <w:tcW w:w="7087" w:type="dxa"/>
          </w:tcPr>
          <w:p w14:paraId="6FD08845" w14:textId="77777777" w:rsidR="00832219" w:rsidRDefault="00832219"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832219" w:rsidRPr="00CF025D" w14:paraId="34165854" w14:textId="77777777" w:rsidTr="0088576E">
        <w:tc>
          <w:tcPr>
            <w:cnfStyle w:val="001000000000" w:firstRow="0" w:lastRow="0" w:firstColumn="1" w:lastColumn="0" w:oddVBand="0" w:evenVBand="0" w:oddHBand="0" w:evenHBand="0" w:firstRowFirstColumn="0" w:firstRowLastColumn="0" w:lastRowFirstColumn="0" w:lastRowLastColumn="0"/>
            <w:tcW w:w="2127" w:type="dxa"/>
          </w:tcPr>
          <w:p w14:paraId="1C1AFFCE" w14:textId="77777777" w:rsidR="00832219" w:rsidRPr="00832219" w:rsidRDefault="00832219" w:rsidP="00832219">
            <w:pPr>
              <w:pStyle w:val="INDICATORTEXT"/>
              <w:jc w:val="both"/>
              <w:rPr>
                <w:b/>
              </w:rPr>
            </w:pPr>
            <w:r w:rsidRPr="00832219">
              <w:rPr>
                <w:b/>
              </w:rPr>
              <w:t>Segregated mandate(s)</w:t>
            </w:r>
          </w:p>
        </w:tc>
        <w:tc>
          <w:tcPr>
            <w:tcW w:w="7087" w:type="dxa"/>
          </w:tcPr>
          <w:p w14:paraId="52D442DF" w14:textId="77777777" w:rsidR="00832219" w:rsidRPr="00832219" w:rsidRDefault="00832219" w:rsidP="00832219">
            <w:pPr>
              <w:pStyle w:val="INDICATORTEXT"/>
              <w:jc w:val="both"/>
              <w:cnfStyle w:val="000000000000" w:firstRow="0" w:lastRow="0" w:firstColumn="0" w:lastColumn="0" w:oddVBand="0" w:evenVBand="0" w:oddHBand="0" w:evenHBand="0" w:firstRowFirstColumn="0" w:firstRowLastColumn="0" w:lastRowFirstColumn="0" w:lastRowLastColumn="0"/>
            </w:pPr>
            <w:r w:rsidRPr="00832219">
              <w:t xml:space="preserve">Investment(s) run exclusively on the organisation’s behalf where investment criteria (which may include how ESG issues are considered in the investment process or expectations around engagement or voting) are determined in consultation with the signatory and assets are managed in accordance with these criteria. </w:t>
            </w:r>
          </w:p>
        </w:tc>
      </w:tr>
      <w:tr w:rsidR="00832219" w:rsidRPr="00CF025D" w14:paraId="22BF4ACD" w14:textId="77777777" w:rsidTr="0088576E">
        <w:tc>
          <w:tcPr>
            <w:cnfStyle w:val="001000000000" w:firstRow="0" w:lastRow="0" w:firstColumn="1" w:lastColumn="0" w:oddVBand="0" w:evenVBand="0" w:oddHBand="0" w:evenHBand="0" w:firstRowFirstColumn="0" w:firstRowLastColumn="0" w:lastRowFirstColumn="0" w:lastRowLastColumn="0"/>
            <w:tcW w:w="2127" w:type="dxa"/>
          </w:tcPr>
          <w:p w14:paraId="584756E5" w14:textId="77777777" w:rsidR="00832219" w:rsidRPr="00832219" w:rsidRDefault="00832219" w:rsidP="00832219">
            <w:pPr>
              <w:pStyle w:val="INDICATORTEXT"/>
              <w:jc w:val="both"/>
              <w:rPr>
                <w:b/>
              </w:rPr>
            </w:pPr>
            <w:r w:rsidRPr="00832219">
              <w:rPr>
                <w:b/>
              </w:rPr>
              <w:t>Pooled fund(s)</w:t>
            </w:r>
          </w:p>
        </w:tc>
        <w:tc>
          <w:tcPr>
            <w:tcW w:w="7087" w:type="dxa"/>
          </w:tcPr>
          <w:p w14:paraId="43DD7ADD" w14:textId="77777777" w:rsidR="00832219" w:rsidRPr="00832219" w:rsidRDefault="00832219" w:rsidP="006A7600">
            <w:pPr>
              <w:pStyle w:val="INDICATORTEXT"/>
              <w:jc w:val="both"/>
              <w:cnfStyle w:val="000000000000" w:firstRow="0" w:lastRow="0" w:firstColumn="0" w:lastColumn="0" w:oddVBand="0" w:evenVBand="0" w:oddHBand="0" w:evenHBand="0" w:firstRowFirstColumn="0" w:firstRowLastColumn="0" w:lastRowFirstColumn="0" w:lastRowLastColumn="0"/>
            </w:pPr>
            <w:r w:rsidRPr="00832219">
              <w:t>Investment schemes where assets from individual investors are aggregated for the purposes of investment. In general, investors in these funds tend to have less influence over the investment criteria for these funds than for segregated mandates.</w:t>
            </w:r>
          </w:p>
        </w:tc>
      </w:tr>
      <w:tr w:rsidR="00832219" w:rsidRPr="00CF025D" w14:paraId="2BE1800D" w14:textId="77777777" w:rsidTr="0088576E">
        <w:tc>
          <w:tcPr>
            <w:cnfStyle w:val="001000000000" w:firstRow="0" w:lastRow="0" w:firstColumn="1" w:lastColumn="0" w:oddVBand="0" w:evenVBand="0" w:oddHBand="0" w:evenHBand="0" w:firstRowFirstColumn="0" w:firstRowLastColumn="0" w:lastRowFirstColumn="0" w:lastRowLastColumn="0"/>
            <w:tcW w:w="2127" w:type="dxa"/>
          </w:tcPr>
          <w:p w14:paraId="1FA55E23" w14:textId="77777777" w:rsidR="00832219" w:rsidRPr="00832219" w:rsidRDefault="00832219" w:rsidP="00832219">
            <w:pPr>
              <w:pStyle w:val="INDICATORTEXT"/>
              <w:jc w:val="both"/>
              <w:rPr>
                <w:b/>
              </w:rPr>
            </w:pPr>
            <w:r w:rsidRPr="00832219">
              <w:rPr>
                <w:b/>
              </w:rPr>
              <w:t>Fund-of-funds</w:t>
            </w:r>
          </w:p>
        </w:tc>
        <w:tc>
          <w:tcPr>
            <w:tcW w:w="7087" w:type="dxa"/>
          </w:tcPr>
          <w:p w14:paraId="26191904" w14:textId="77777777" w:rsidR="00832219" w:rsidRPr="00832219" w:rsidRDefault="00832219">
            <w:pPr>
              <w:pStyle w:val="INDICATORTEXT"/>
              <w:jc w:val="both"/>
              <w:cnfStyle w:val="000000000000" w:firstRow="0" w:lastRow="0" w:firstColumn="0" w:lastColumn="0" w:oddVBand="0" w:evenVBand="0" w:oddHBand="0" w:evenHBand="0" w:firstRowFirstColumn="0" w:firstRowLastColumn="0" w:lastRowFirstColumn="0" w:lastRowLastColumn="0"/>
            </w:pPr>
            <w:r w:rsidRPr="00832219">
              <w:t xml:space="preserve">This category includes all fund of funds managers, irrespective of the underlying asset </w:t>
            </w:r>
            <w:proofErr w:type="gramStart"/>
            <w:r w:rsidRPr="00832219">
              <w:t>class(</w:t>
            </w:r>
            <w:proofErr w:type="spellStart"/>
            <w:proofErr w:type="gramEnd"/>
            <w:r w:rsidRPr="00832219">
              <w:t>es</w:t>
            </w:r>
            <w:proofErr w:type="spellEnd"/>
            <w:r w:rsidRPr="00832219">
              <w:t>). Funds of hedge funds, mutual funds, real estate funds, private equity funds etc. should select this category.</w:t>
            </w:r>
          </w:p>
        </w:tc>
      </w:tr>
    </w:tbl>
    <w:p w14:paraId="04FA4526" w14:textId="381D57B1" w:rsidR="00543BD5" w:rsidRDefault="00543BD5" w:rsidP="00543BD5">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601B1" w14:paraId="63A2B694" w14:textId="77777777" w:rsidTr="008857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03B6ECA" w14:textId="77777777" w:rsidR="001601B1" w:rsidRPr="00356CDA" w:rsidRDefault="001601B1" w:rsidP="0088576E">
            <w:pPr>
              <w:widowControl/>
              <w:autoSpaceDE/>
              <w:autoSpaceDN/>
              <w:adjustRightInd/>
              <w:spacing w:after="0" w:line="240" w:lineRule="auto"/>
              <w:rPr>
                <w:rStyle w:val="IntenseEmphasis"/>
                <w:b w:val="0"/>
                <w:bCs w:val="0"/>
                <w:iCs w:val="0"/>
                <w:color w:val="FFFFFF" w:themeColor="background1"/>
              </w:rPr>
            </w:pPr>
          </w:p>
        </w:tc>
        <w:tc>
          <w:tcPr>
            <w:tcW w:w="3402" w:type="dxa"/>
          </w:tcPr>
          <w:p w14:paraId="531606C3" w14:textId="77777777" w:rsidR="001601B1" w:rsidRPr="00356CDA" w:rsidRDefault="001601B1"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0F0E3658" w14:textId="77777777" w:rsidR="001601B1" w:rsidRPr="00356CDA" w:rsidRDefault="001601B1"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F4776BB" w14:textId="77777777" w:rsidR="001601B1" w:rsidRPr="00356CDA" w:rsidRDefault="001601B1" w:rsidP="0088576E">
            <w:pPr>
              <w:widowControl/>
              <w:autoSpaceDE/>
              <w:autoSpaceDN/>
              <w:adjustRightInd/>
              <w:spacing w:after="0" w:line="240" w:lineRule="auto"/>
              <w:rPr>
                <w:rStyle w:val="IntenseEmphasis"/>
                <w:b w:val="0"/>
                <w:bCs w:val="0"/>
                <w:iCs w:val="0"/>
                <w:color w:val="FFFFFF" w:themeColor="background1"/>
              </w:rPr>
            </w:pPr>
            <w:r w:rsidRPr="00356CDA">
              <w:t>Principle</w:t>
            </w:r>
          </w:p>
        </w:tc>
      </w:tr>
      <w:tr w:rsidR="001601B1" w14:paraId="5C4AB1F4" w14:textId="77777777" w:rsidTr="0088576E">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4433304" w14:textId="77777777" w:rsidR="001601B1" w:rsidRPr="00356CDA" w:rsidRDefault="001601B1" w:rsidP="0088576E">
            <w:pPr>
              <w:pStyle w:val="SectionIndicatorHeaderText"/>
              <w:rPr>
                <w:rStyle w:val="IntenseEmphasis"/>
                <w:bCs w:val="0"/>
                <w:i w:val="0"/>
                <w:iCs w:val="0"/>
                <w:color w:val="FFFFFF" w:themeColor="background1"/>
              </w:rPr>
            </w:pPr>
            <w:r>
              <w:rPr>
                <w:rStyle w:val="IntenseEmphasis"/>
                <w:i w:val="0"/>
                <w:color w:val="FFFFFF" w:themeColor="background1"/>
              </w:rPr>
              <w:t>OO 08</w:t>
            </w:r>
          </w:p>
        </w:tc>
        <w:tc>
          <w:tcPr>
            <w:tcW w:w="3402" w:type="dxa"/>
          </w:tcPr>
          <w:p w14:paraId="510905D5" w14:textId="77777777" w:rsidR="001601B1" w:rsidRDefault="001601B1" w:rsidP="0088576E">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62318D13" w14:textId="77777777" w:rsidR="001601B1" w:rsidRPr="00356CDA" w:rsidRDefault="001601B1" w:rsidP="00001008">
            <w:pPr>
              <w:pStyle w:val="SectionIndicatorHeaderText"/>
              <w:spacing w:before="0" w:after="4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sz w:val="14"/>
                <w:szCs w:val="14"/>
                <w:lang w:eastAsia="en-US"/>
              </w:rPr>
            </w:pPr>
            <w:r>
              <w:rPr>
                <w:rStyle w:val="IntenseEmphasis"/>
                <w:i w:val="0"/>
                <w:color w:val="FFFFFF" w:themeColor="background1"/>
              </w:rPr>
              <w:t>VOLUNTARY TO DISCLOSE</w:t>
            </w:r>
          </w:p>
        </w:tc>
        <w:tc>
          <w:tcPr>
            <w:tcW w:w="3302" w:type="dxa"/>
          </w:tcPr>
          <w:p w14:paraId="21FE03CC" w14:textId="77777777" w:rsidR="001601B1" w:rsidRPr="00356CDA" w:rsidRDefault="001601B1"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28E4602F" w14:textId="77777777" w:rsidR="001601B1" w:rsidRPr="00356CDA" w:rsidRDefault="001601B1" w:rsidP="0088576E">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3899D766" w14:textId="77777777" w:rsidR="0065713F" w:rsidRDefault="0065713F" w:rsidP="0065713F">
      <w:pPr>
        <w:pStyle w:val="INDICATORNUMBER"/>
      </w:pPr>
    </w:p>
    <w:tbl>
      <w:tblPr>
        <w:tblStyle w:val="SubSectionIndicatorTableVOLUNTARY"/>
        <w:tblW w:w="9214" w:type="dxa"/>
        <w:tblInd w:w="5" w:type="dxa"/>
        <w:tblLook w:val="04A0" w:firstRow="1" w:lastRow="0" w:firstColumn="1" w:lastColumn="0" w:noHBand="0" w:noVBand="1"/>
      </w:tblPr>
      <w:tblGrid>
        <w:gridCol w:w="1134"/>
        <w:gridCol w:w="3828"/>
        <w:gridCol w:w="4252"/>
      </w:tblGrid>
      <w:tr w:rsidR="0065713F" w14:paraId="03E45F63" w14:textId="77777777" w:rsidTr="008857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right w:val="single" w:sz="4" w:space="0" w:color="D9D9D9" w:themeColor="background1" w:themeShade="D9"/>
            </w:tcBorders>
            <w:shd w:val="clear" w:color="auto" w:fill="00B0F0"/>
          </w:tcPr>
          <w:p w14:paraId="00E94444" w14:textId="77777777" w:rsidR="0065713F" w:rsidRPr="00903B63" w:rsidRDefault="0065713F" w:rsidP="0088576E">
            <w:pPr>
              <w:pStyle w:val="SectionIndicatorHeaderText"/>
              <w:rPr>
                <w:rStyle w:val="IntenseEmphasis"/>
                <w:b w:val="0"/>
                <w:bCs w:val="0"/>
                <w:i w:val="0"/>
                <w:iCs w:val="0"/>
                <w:color w:val="FFFFFF" w:themeColor="background1"/>
              </w:rPr>
            </w:pPr>
            <w:r>
              <w:rPr>
                <w:rStyle w:val="IntenseEmphasis"/>
                <w:i w:val="0"/>
                <w:color w:val="FFFFFF" w:themeColor="background1"/>
              </w:rPr>
              <w:t>OO 08</w:t>
            </w:r>
          </w:p>
        </w:tc>
        <w:tc>
          <w:tcPr>
            <w:tcW w:w="8080" w:type="dxa"/>
            <w:gridSpan w:val="2"/>
            <w:tcBorders>
              <w:top w:val="single" w:sz="4" w:space="0" w:color="0070C0"/>
              <w:left w:val="single" w:sz="4" w:space="0" w:color="D9D9D9" w:themeColor="background1" w:themeShade="D9"/>
              <w:bottom w:val="single" w:sz="4" w:space="0" w:color="0070C0"/>
              <w:right w:val="single" w:sz="4" w:space="0" w:color="0070C0"/>
            </w:tcBorders>
            <w:shd w:val="clear" w:color="auto" w:fill="0070C0"/>
          </w:tcPr>
          <w:p w14:paraId="0FECA0E0" w14:textId="77777777" w:rsidR="0065713F" w:rsidRPr="00903B63" w:rsidRDefault="0065713F"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65713F" w14:paraId="5E91234F" w14:textId="77777777" w:rsidTr="006571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right w:val="single" w:sz="4" w:space="0" w:color="595959" w:themeColor="text1" w:themeTint="A6"/>
            </w:tcBorders>
            <w:vAlign w:val="top"/>
          </w:tcPr>
          <w:p w14:paraId="6B2C05CF" w14:textId="77777777" w:rsidR="0065713F" w:rsidRDefault="0065713F" w:rsidP="0088576E">
            <w:pPr>
              <w:pStyle w:val="INDICATORNUMBER"/>
              <w:rPr>
                <w:rStyle w:val="IntenseEmphasis"/>
                <w:b/>
                <w:bCs w:val="0"/>
                <w:i w:val="0"/>
                <w:iCs w:val="0"/>
                <w:color w:val="595959"/>
              </w:rPr>
            </w:pPr>
            <w:r>
              <w:rPr>
                <w:rStyle w:val="IntenseEmphasis"/>
                <w:b/>
                <w:bCs w:val="0"/>
                <w:i w:val="0"/>
                <w:iCs w:val="0"/>
                <w:color w:val="595959"/>
              </w:rPr>
              <w:t>OO 08.1</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12E7B82C" w14:textId="77777777" w:rsidR="0065713F" w:rsidRPr="0065713F" w:rsidRDefault="0065713F" w:rsidP="0088576E">
            <w:pPr>
              <w:pStyle w:val="INDICATORTEXT"/>
              <w:cnfStyle w:val="000000100000" w:firstRow="0" w:lastRow="0" w:firstColumn="0" w:lastColumn="0" w:oddVBand="0" w:evenVBand="0" w:oddHBand="1" w:evenHBand="0" w:firstRowFirstColumn="0" w:firstRowLastColumn="0" w:lastRowFirstColumn="0" w:lastRowLastColumn="0"/>
            </w:pPr>
            <w:r w:rsidRPr="0065713F">
              <w:rPr>
                <w:bCs/>
              </w:rPr>
              <w:t>Indicate the breakdown</w:t>
            </w:r>
            <w:r w:rsidRPr="0065713F">
              <w:t xml:space="preserve"> </w:t>
            </w:r>
            <w:r w:rsidRPr="0065713F">
              <w:rPr>
                <w:bCs/>
              </w:rPr>
              <w:t>of your organisation’s AUM by market.</w:t>
            </w:r>
          </w:p>
        </w:tc>
      </w:tr>
      <w:tr w:rsidR="006208AF" w14:paraId="620F724F" w14:textId="77777777" w:rsidTr="006208AF">
        <w:trPr>
          <w:trHeight w:val="432"/>
        </w:trPr>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bottom w:val="single" w:sz="12" w:space="0" w:color="595959"/>
              <w:right w:val="single" w:sz="4" w:space="0" w:color="595959" w:themeColor="text1" w:themeTint="A6"/>
            </w:tcBorders>
            <w:vAlign w:val="top"/>
          </w:tcPr>
          <w:p w14:paraId="010477CD" w14:textId="77777777" w:rsidR="006208AF" w:rsidRDefault="006208AF" w:rsidP="0088576E">
            <w:pPr>
              <w:pStyle w:val="INDICATORNUMBER"/>
              <w:rPr>
                <w:rStyle w:val="IntenseEmphasis"/>
                <w:b/>
                <w:bCs w:val="0"/>
                <w:i w:val="0"/>
                <w:iCs w:val="0"/>
                <w:color w:val="595959"/>
              </w:rPr>
            </w:pPr>
          </w:p>
        </w:tc>
        <w:tc>
          <w:tcPr>
            <w:tcW w:w="3828" w:type="dxa"/>
            <w:tcBorders>
              <w:top w:val="nil"/>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2374AEBE" w14:textId="77777777" w:rsidR="006208AF" w:rsidRPr="006208AF" w:rsidRDefault="006208AF" w:rsidP="006208AF">
            <w:pPr>
              <w:pStyle w:val="INDICATORTEXT"/>
              <w:cnfStyle w:val="000000000000" w:firstRow="0" w:lastRow="0" w:firstColumn="0" w:lastColumn="0" w:oddVBand="0" w:evenVBand="0" w:oddHBand="0" w:evenHBand="0" w:firstRowFirstColumn="0" w:firstRowLastColumn="0" w:lastRowFirstColumn="0" w:lastRowLastColumn="0"/>
              <w:rPr>
                <w:bCs/>
              </w:rPr>
            </w:pPr>
            <w:r w:rsidRPr="00FB522C">
              <w:rPr>
                <w:bCs/>
              </w:rPr>
              <w:t>Developed Markets</w:t>
            </w:r>
          </w:p>
        </w:tc>
        <w:tc>
          <w:tcPr>
            <w:tcW w:w="4252" w:type="dxa"/>
            <w:tcBorders>
              <w:top w:val="nil"/>
              <w:left w:val="single" w:sz="4" w:space="0" w:color="A6A6A6" w:themeColor="background1" w:themeShade="A6"/>
              <w:right w:val="single" w:sz="4" w:space="0" w:color="0070C0"/>
            </w:tcBorders>
            <w:shd w:val="clear" w:color="auto" w:fill="auto"/>
          </w:tcPr>
          <w:p w14:paraId="722DCC9C" w14:textId="2E063011" w:rsidR="006208AF" w:rsidRPr="006208AF" w:rsidRDefault="006208AF" w:rsidP="006208AF">
            <w:pPr>
              <w:pStyle w:val="INDICATORTEXT"/>
              <w:cnfStyle w:val="000000000000" w:firstRow="0" w:lastRow="0" w:firstColumn="0" w:lastColumn="0" w:oddVBand="0" w:evenVBand="0" w:oddHBand="0" w:evenHBand="0" w:firstRowFirstColumn="0" w:firstRowLastColumn="0" w:lastRowFirstColumn="0" w:lastRowLastColumn="0"/>
              <w:rPr>
                <w:bCs/>
              </w:rPr>
            </w:pPr>
            <w:r w:rsidRPr="006208AF">
              <w:rPr>
                <w:bCs/>
              </w:rPr>
              <w:sym w:font="Wingdings" w:char="F06D"/>
            </w:r>
            <w:r w:rsidRPr="006208AF">
              <w:rPr>
                <w:bCs/>
              </w:rPr>
              <w:t xml:space="preserve"> 0%</w:t>
            </w:r>
            <w:r w:rsidR="006C1497">
              <w:rPr>
                <w:bCs/>
              </w:rPr>
              <w:t xml:space="preserve">, </w:t>
            </w:r>
            <w:r w:rsidRPr="006208AF">
              <w:rPr>
                <w:bCs/>
              </w:rPr>
              <w:sym w:font="Wingdings" w:char="F06D"/>
            </w:r>
            <w:r w:rsidRPr="006208AF">
              <w:rPr>
                <w:bCs/>
              </w:rPr>
              <w:t xml:space="preserve"> &lt;10%</w:t>
            </w:r>
            <w:r w:rsidR="006C1497">
              <w:rPr>
                <w:bCs/>
              </w:rPr>
              <w:t xml:space="preserve">, </w:t>
            </w:r>
            <w:r w:rsidRPr="006208AF">
              <w:rPr>
                <w:bCs/>
              </w:rPr>
              <w:sym w:font="Wingdings" w:char="F06D"/>
            </w:r>
            <w:r w:rsidRPr="006208AF">
              <w:rPr>
                <w:bCs/>
              </w:rPr>
              <w:t xml:space="preserve"> 10-50%</w:t>
            </w:r>
            <w:r w:rsidR="006C1497">
              <w:rPr>
                <w:bCs/>
              </w:rPr>
              <w:t xml:space="preserve">, </w:t>
            </w:r>
            <w:r w:rsidRPr="006208AF">
              <w:rPr>
                <w:bCs/>
              </w:rPr>
              <w:sym w:font="Wingdings" w:char="F06D"/>
            </w:r>
            <w:r w:rsidRPr="006208AF">
              <w:rPr>
                <w:bCs/>
              </w:rPr>
              <w:t xml:space="preserve"> &gt;50%</w:t>
            </w:r>
          </w:p>
        </w:tc>
      </w:tr>
      <w:tr w:rsidR="006208AF" w14:paraId="2F97E569" w14:textId="77777777" w:rsidTr="006208AF">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vAlign w:val="top"/>
          </w:tcPr>
          <w:p w14:paraId="05A12CD3" w14:textId="77777777" w:rsidR="006208AF" w:rsidRDefault="006208AF" w:rsidP="0088576E">
            <w:pPr>
              <w:pStyle w:val="INDICATORNUMBER"/>
              <w:rPr>
                <w:rStyle w:val="IntenseEmphasis"/>
                <w:b/>
                <w:bCs w:val="0"/>
                <w:i w:val="0"/>
                <w:iCs w:val="0"/>
                <w:color w:val="595959"/>
              </w:rPr>
            </w:pPr>
          </w:p>
        </w:tc>
        <w:tc>
          <w:tcPr>
            <w:tcW w:w="3828" w:type="dxa"/>
            <w:tcBorders>
              <w:top w:val="single" w:sz="4" w:space="0" w:color="A6A6A6" w:themeColor="background1" w:themeShade="A6"/>
              <w:left w:val="single" w:sz="4" w:space="0" w:color="595959" w:themeColor="text1" w:themeTint="A6"/>
              <w:bottom w:val="single" w:sz="4" w:space="0" w:color="A6A6A6" w:themeColor="background1" w:themeShade="A6"/>
              <w:right w:val="single" w:sz="4" w:space="0" w:color="A6A6A6" w:themeColor="background1" w:themeShade="A6"/>
            </w:tcBorders>
            <w:shd w:val="clear" w:color="auto" w:fill="auto"/>
          </w:tcPr>
          <w:p w14:paraId="13415241" w14:textId="77777777" w:rsidR="006208AF" w:rsidRPr="006208AF" w:rsidRDefault="006208AF" w:rsidP="006208AF">
            <w:pPr>
              <w:pStyle w:val="INDICATORTEXT"/>
              <w:cnfStyle w:val="000000100000" w:firstRow="0" w:lastRow="0" w:firstColumn="0" w:lastColumn="0" w:oddVBand="0" w:evenVBand="0" w:oddHBand="1" w:evenHBand="0" w:firstRowFirstColumn="0" w:firstRowLastColumn="0" w:lastRowFirstColumn="0" w:lastRowLastColumn="0"/>
              <w:rPr>
                <w:bCs/>
              </w:rPr>
            </w:pPr>
            <w:r w:rsidRPr="00FB522C">
              <w:rPr>
                <w:bCs/>
              </w:rPr>
              <w:t>Emerging, Frontier, Other Markets</w:t>
            </w:r>
          </w:p>
        </w:tc>
        <w:tc>
          <w:tcPr>
            <w:tcW w:w="4252"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7842A3EE" w14:textId="6D51CA5B" w:rsidR="006208AF" w:rsidRPr="006208AF" w:rsidRDefault="006208AF" w:rsidP="006208AF">
            <w:pPr>
              <w:pStyle w:val="INDICATORTEXT"/>
              <w:cnfStyle w:val="000000100000" w:firstRow="0" w:lastRow="0" w:firstColumn="0" w:lastColumn="0" w:oddVBand="0" w:evenVBand="0" w:oddHBand="1" w:evenHBand="0" w:firstRowFirstColumn="0" w:firstRowLastColumn="0" w:lastRowFirstColumn="0" w:lastRowLastColumn="0"/>
              <w:rPr>
                <w:bCs/>
              </w:rPr>
            </w:pPr>
            <w:r w:rsidRPr="006208AF">
              <w:rPr>
                <w:bCs/>
              </w:rPr>
              <w:sym w:font="Wingdings" w:char="F06D"/>
            </w:r>
            <w:r w:rsidRPr="006208AF">
              <w:rPr>
                <w:bCs/>
              </w:rPr>
              <w:t xml:space="preserve"> 0%</w:t>
            </w:r>
            <w:r w:rsidR="006C1497">
              <w:rPr>
                <w:bCs/>
              </w:rPr>
              <w:t xml:space="preserve">, </w:t>
            </w:r>
            <w:r w:rsidRPr="006208AF">
              <w:rPr>
                <w:bCs/>
              </w:rPr>
              <w:sym w:font="Wingdings" w:char="F06D"/>
            </w:r>
            <w:r w:rsidRPr="006208AF">
              <w:rPr>
                <w:bCs/>
              </w:rPr>
              <w:t xml:space="preserve"> &lt;10%</w:t>
            </w:r>
            <w:r w:rsidR="006C1497">
              <w:rPr>
                <w:bCs/>
              </w:rPr>
              <w:t xml:space="preserve">, </w:t>
            </w:r>
            <w:r w:rsidRPr="006208AF">
              <w:rPr>
                <w:bCs/>
              </w:rPr>
              <w:sym w:font="Wingdings" w:char="F06D"/>
            </w:r>
            <w:r w:rsidRPr="006208AF">
              <w:rPr>
                <w:bCs/>
              </w:rPr>
              <w:t xml:space="preserve"> 10-50%</w:t>
            </w:r>
            <w:r w:rsidR="006C1497">
              <w:rPr>
                <w:bCs/>
              </w:rPr>
              <w:t xml:space="preserve">, </w:t>
            </w:r>
            <w:r w:rsidRPr="006208AF">
              <w:rPr>
                <w:bCs/>
              </w:rPr>
              <w:sym w:font="Wingdings" w:char="F06D"/>
            </w:r>
            <w:r w:rsidRPr="006208AF">
              <w:rPr>
                <w:bCs/>
              </w:rPr>
              <w:t xml:space="preserve"> &gt;50%</w:t>
            </w:r>
          </w:p>
        </w:tc>
      </w:tr>
      <w:tr w:rsidR="0065713F" w14:paraId="60155123" w14:textId="77777777" w:rsidTr="0088576E">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right w:val="single" w:sz="4" w:space="0" w:color="595959" w:themeColor="text1" w:themeTint="A6"/>
            </w:tcBorders>
            <w:vAlign w:val="top"/>
          </w:tcPr>
          <w:p w14:paraId="7148C209" w14:textId="77777777" w:rsidR="0065713F" w:rsidRPr="00AE100E" w:rsidRDefault="0065713F" w:rsidP="00DA567B">
            <w:pPr>
              <w:pStyle w:val="INDICATORNUMBER"/>
              <w:rPr>
                <w:rStyle w:val="IntenseEmphasis"/>
                <w:b/>
                <w:bCs w:val="0"/>
                <w:i w:val="0"/>
                <w:iCs w:val="0"/>
                <w:color w:val="595959"/>
              </w:rPr>
            </w:pPr>
            <w:r>
              <w:rPr>
                <w:rStyle w:val="IntenseEmphasis"/>
                <w:b/>
                <w:bCs w:val="0"/>
                <w:i w:val="0"/>
                <w:iCs w:val="0"/>
                <w:color w:val="595959"/>
              </w:rPr>
              <w:t xml:space="preserve">OO </w:t>
            </w:r>
            <w:r w:rsidR="00DA567B">
              <w:rPr>
                <w:rStyle w:val="IntenseEmphasis"/>
                <w:b/>
                <w:bCs w:val="0"/>
                <w:i w:val="0"/>
                <w:iCs w:val="0"/>
                <w:color w:val="595959"/>
              </w:rPr>
              <w:t>08.2</w:t>
            </w:r>
          </w:p>
        </w:tc>
        <w:tc>
          <w:tcPr>
            <w:tcW w:w="8080" w:type="dxa"/>
            <w:gridSpan w:val="2"/>
            <w:tcBorders>
              <w:top w:val="single" w:sz="4" w:space="0" w:color="0070C0"/>
              <w:left w:val="single" w:sz="4" w:space="0" w:color="595959" w:themeColor="text1" w:themeTint="A6"/>
              <w:right w:val="single" w:sz="4" w:space="0" w:color="0070C0"/>
            </w:tcBorders>
            <w:shd w:val="clear" w:color="auto" w:fill="DAEEF3" w:themeFill="accent5" w:themeFillTint="33"/>
          </w:tcPr>
          <w:p w14:paraId="0F48CBC2" w14:textId="77777777" w:rsidR="0065713F" w:rsidRPr="001C0916" w:rsidRDefault="0065713F" w:rsidP="0088576E">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76BD87F2" w14:textId="77777777" w:rsidR="0065713F" w:rsidRPr="005B4C52" w:rsidRDefault="0065713F" w:rsidP="0088576E">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65713F" w14:paraId="2FBA8072" w14:textId="77777777" w:rsidTr="008857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595959" w:themeColor="text1" w:themeTint="A6"/>
            </w:tcBorders>
          </w:tcPr>
          <w:p w14:paraId="2CD6A03B" w14:textId="77777777" w:rsidR="0065713F" w:rsidRDefault="0065713F" w:rsidP="0088576E">
            <w:pPr>
              <w:pStyle w:val="INDICATORNUMBER"/>
              <w:rPr>
                <w:rStyle w:val="IntenseEmphasis"/>
                <w:b/>
                <w:bCs w:val="0"/>
                <w:i w:val="0"/>
                <w:iCs w:val="0"/>
                <w:color w:val="595959"/>
              </w:rPr>
            </w:pPr>
          </w:p>
        </w:tc>
        <w:tc>
          <w:tcPr>
            <w:tcW w:w="8080" w:type="dxa"/>
            <w:gridSpan w:val="2"/>
            <w:tcBorders>
              <w:top w:val="nil"/>
              <w:left w:val="single" w:sz="4" w:space="0" w:color="595959" w:themeColor="text1" w:themeTint="A6"/>
              <w:bottom w:val="single" w:sz="4" w:space="0" w:color="0070C0"/>
              <w:right w:val="single" w:sz="4" w:space="0" w:color="0070C0"/>
            </w:tcBorders>
            <w:shd w:val="clear" w:color="auto" w:fill="auto"/>
          </w:tcPr>
          <w:p w14:paraId="40CDBC38" w14:textId="77777777" w:rsidR="0065713F" w:rsidRDefault="0065713F" w:rsidP="0088576E">
            <w:pPr>
              <w:pStyle w:val="INDICATORTEXT"/>
              <w:cnfStyle w:val="000000100000" w:firstRow="0" w:lastRow="0" w:firstColumn="0" w:lastColumn="0" w:oddVBand="0" w:evenVBand="0" w:oddHBand="1" w:evenHBand="0" w:firstRowFirstColumn="0" w:firstRowLastColumn="0" w:lastRowFirstColumn="0" w:lastRowLastColumn="0"/>
            </w:pPr>
          </w:p>
        </w:tc>
      </w:tr>
    </w:tbl>
    <w:p w14:paraId="20DE4F90" w14:textId="77777777" w:rsidR="0065713F" w:rsidRDefault="0065713F">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134"/>
        <w:gridCol w:w="8075"/>
      </w:tblGrid>
      <w:tr w:rsidR="00E84ED4" w14:paraId="0CEAAA1A" w14:textId="77777777" w:rsidTr="0088576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0B9EF8FE" w14:textId="77777777" w:rsidR="00E84ED4" w:rsidRPr="00DC20FA" w:rsidRDefault="00E84ED4" w:rsidP="0088576E">
            <w:pPr>
              <w:pStyle w:val="SectionIndicatorHeaderText"/>
              <w:rPr>
                <w:rStyle w:val="IntenseEmphasis"/>
                <w:b w:val="0"/>
                <w:bCs w:val="0"/>
                <w:i w:val="0"/>
                <w:iCs w:val="0"/>
                <w:color w:val="FFFFFF" w:themeColor="background1"/>
              </w:rPr>
            </w:pPr>
            <w:r>
              <w:rPr>
                <w:rStyle w:val="IntenseEmphasis"/>
                <w:b w:val="0"/>
                <w:i w:val="0"/>
                <w:color w:val="FFFFFF" w:themeColor="background1"/>
              </w:rPr>
              <w:t>OO 08</w:t>
            </w:r>
          </w:p>
        </w:tc>
        <w:tc>
          <w:tcPr>
            <w:tcW w:w="8075" w:type="dxa"/>
          </w:tcPr>
          <w:p w14:paraId="6CC2EC28" w14:textId="77777777" w:rsidR="00E84ED4" w:rsidRPr="00DC20FA" w:rsidRDefault="00E84ED4"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E84ED4" w:rsidRPr="00D5451C" w14:paraId="3669F278" w14:textId="77777777" w:rsidTr="00E84ED4">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70C0"/>
            </w:tcBorders>
          </w:tcPr>
          <w:p w14:paraId="218C6CC2" w14:textId="77777777" w:rsidR="00E84ED4" w:rsidRPr="000D72DF" w:rsidRDefault="00E84ED4" w:rsidP="0088576E">
            <w:pPr>
              <w:pStyle w:val="INDICATORNUMBER"/>
              <w:rPr>
                <w:rStyle w:val="IntenseEmphasis"/>
                <w:b/>
                <w:bCs w:val="0"/>
                <w:i w:val="0"/>
                <w:iCs w:val="0"/>
              </w:rPr>
            </w:pPr>
            <w:r>
              <w:rPr>
                <w:rStyle w:val="IntenseEmphasis"/>
                <w:b/>
                <w:bCs w:val="0"/>
                <w:i w:val="0"/>
                <w:iCs w:val="0"/>
                <w:color w:val="595959"/>
              </w:rPr>
              <w:t>OO 08</w:t>
            </w:r>
          </w:p>
        </w:tc>
        <w:tc>
          <w:tcPr>
            <w:tcW w:w="8075" w:type="dxa"/>
            <w:tcBorders>
              <w:bottom w:val="single" w:sz="4" w:space="0" w:color="0070C0"/>
            </w:tcBorders>
          </w:tcPr>
          <w:p w14:paraId="233502A1" w14:textId="77777777" w:rsidR="00E84ED4" w:rsidRDefault="00E84ED4"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84ED4">
              <w:rPr>
                <w:bCs/>
                <w:szCs w:val="18"/>
              </w:rPr>
              <w:t xml:space="preserve">Markets and countries have been classified according to MSCI’s market classification framework. For a detailed outline follow this </w:t>
            </w:r>
            <w:hyperlink r:id="rId41" w:history="1">
              <w:r w:rsidRPr="00E84ED4">
                <w:rPr>
                  <w:bCs/>
                  <w:color w:val="0070C0"/>
                  <w:u w:val="single"/>
                </w:rPr>
                <w:t>link</w:t>
              </w:r>
            </w:hyperlink>
            <w:r w:rsidRPr="00E84ED4">
              <w:rPr>
                <w:bCs/>
                <w:szCs w:val="18"/>
              </w:rPr>
              <w:t>.</w:t>
            </w:r>
            <w:r>
              <w:rPr>
                <w:bCs/>
                <w:szCs w:val="18"/>
              </w:rPr>
              <w:t xml:space="preserve"> </w:t>
            </w:r>
            <w:r w:rsidR="006A7600">
              <w:rPr>
                <w:bCs/>
                <w:szCs w:val="18"/>
              </w:rPr>
              <w:t xml:space="preserve">Definitions can be found below. </w:t>
            </w:r>
          </w:p>
          <w:p w14:paraId="43B29E26" w14:textId="77777777" w:rsidR="00E84ED4" w:rsidRPr="001C0916" w:rsidRDefault="00E84ED4" w:rsidP="0005379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bCs/>
                <w:szCs w:val="18"/>
              </w:rPr>
              <w:t>The possible RI implementation actions for investors in developed markets may be different from those ava</w:t>
            </w:r>
            <w:r w:rsidR="00053794">
              <w:rPr>
                <w:bCs/>
                <w:szCs w:val="18"/>
              </w:rPr>
              <w:t xml:space="preserve">ilable to investors in emerging, </w:t>
            </w:r>
            <w:r>
              <w:rPr>
                <w:bCs/>
                <w:szCs w:val="18"/>
              </w:rPr>
              <w:t xml:space="preserve">frontier </w:t>
            </w:r>
            <w:r w:rsidR="00053794">
              <w:rPr>
                <w:bCs/>
                <w:szCs w:val="18"/>
              </w:rPr>
              <w:t xml:space="preserve">and other </w:t>
            </w:r>
            <w:r>
              <w:rPr>
                <w:bCs/>
                <w:szCs w:val="18"/>
              </w:rPr>
              <w:t>markets. By reporting this information, you will be able to compare your own implementation progress against peers</w:t>
            </w:r>
            <w:r w:rsidR="00053794">
              <w:rPr>
                <w:bCs/>
                <w:szCs w:val="18"/>
              </w:rPr>
              <w:t xml:space="preserve"> </w:t>
            </w:r>
            <w:r w:rsidR="00053794" w:rsidRPr="00C9112F">
              <w:t>with a similar breakdown</w:t>
            </w:r>
            <w:r>
              <w:rPr>
                <w:bCs/>
                <w:szCs w:val="18"/>
              </w:rPr>
              <w:t>.</w:t>
            </w:r>
          </w:p>
        </w:tc>
      </w:tr>
    </w:tbl>
    <w:p w14:paraId="1987B731" w14:textId="77777777" w:rsidR="00E84ED4" w:rsidRDefault="00E84ED4" w:rsidP="00E84ED4">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E84ED4" w14:paraId="75153A76" w14:textId="77777777" w:rsidTr="008857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068BA53A" w14:textId="77777777" w:rsidR="00E84ED4" w:rsidRPr="004720C4" w:rsidRDefault="00E84ED4" w:rsidP="0088576E">
            <w:pPr>
              <w:pStyle w:val="SectionIndicatorHeaderText"/>
              <w:rPr>
                <w:rStyle w:val="IntenseEmphasis"/>
                <w:b w:val="0"/>
                <w:bCs w:val="0"/>
                <w:i w:val="0"/>
                <w:iCs w:val="0"/>
              </w:rPr>
            </w:pPr>
            <w:r>
              <w:rPr>
                <w:rStyle w:val="IntenseEmphasis"/>
                <w:b w:val="0"/>
                <w:i w:val="0"/>
                <w:color w:val="FFFFFF" w:themeColor="background1"/>
              </w:rPr>
              <w:t>OO 08</w:t>
            </w:r>
          </w:p>
        </w:tc>
        <w:tc>
          <w:tcPr>
            <w:tcW w:w="7087" w:type="dxa"/>
          </w:tcPr>
          <w:p w14:paraId="364E4E0E" w14:textId="77777777" w:rsidR="00E84ED4" w:rsidRDefault="00E84ED4"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E84ED4" w:rsidRPr="00CF025D" w14:paraId="02303EDD" w14:textId="77777777" w:rsidTr="0088576E">
        <w:tc>
          <w:tcPr>
            <w:cnfStyle w:val="001000000000" w:firstRow="0" w:lastRow="0" w:firstColumn="1" w:lastColumn="0" w:oddVBand="0" w:evenVBand="0" w:oddHBand="0" w:evenHBand="0" w:firstRowFirstColumn="0" w:firstRowLastColumn="0" w:lastRowFirstColumn="0" w:lastRowLastColumn="0"/>
            <w:tcW w:w="2127" w:type="dxa"/>
          </w:tcPr>
          <w:p w14:paraId="4A70B6BB" w14:textId="77777777" w:rsidR="00E84ED4" w:rsidRPr="00E84ED4" w:rsidRDefault="00E84ED4" w:rsidP="00E84ED4">
            <w:pPr>
              <w:pStyle w:val="INDICATORTEXT"/>
              <w:jc w:val="both"/>
              <w:rPr>
                <w:b/>
                <w:bCs/>
                <w:szCs w:val="18"/>
              </w:rPr>
            </w:pPr>
            <w:r w:rsidRPr="00E84ED4">
              <w:rPr>
                <w:b/>
                <w:bCs/>
                <w:szCs w:val="18"/>
              </w:rPr>
              <w:t>Developed markets</w:t>
            </w:r>
          </w:p>
        </w:tc>
        <w:tc>
          <w:tcPr>
            <w:tcW w:w="7087" w:type="dxa"/>
          </w:tcPr>
          <w:p w14:paraId="611EF322" w14:textId="77777777" w:rsidR="00E84ED4" w:rsidRPr="00E84ED4" w:rsidRDefault="00E84ED4"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84ED4">
              <w:rPr>
                <w:bCs/>
                <w:szCs w:val="18"/>
              </w:rPr>
              <w:t xml:space="preserve">Based on </w:t>
            </w:r>
            <w:hyperlink r:id="rId42" w:history="1">
              <w:r w:rsidRPr="00E84ED4">
                <w:rPr>
                  <w:bCs/>
                  <w:color w:val="0070C0"/>
                  <w:u w:val="single"/>
                </w:rPr>
                <w:t>MSCI’s classification</w:t>
              </w:r>
            </w:hyperlink>
            <w:r w:rsidRPr="00E84ED4">
              <w:rPr>
                <w:bCs/>
                <w:szCs w:val="18"/>
              </w:rPr>
              <w:t xml:space="preserve"> the following countries are included in the developed market category:</w:t>
            </w:r>
          </w:p>
          <w:p w14:paraId="7B6238F6" w14:textId="77777777" w:rsidR="00E84ED4" w:rsidRPr="00E84ED4" w:rsidRDefault="00E84ED4"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84ED4">
              <w:rPr>
                <w:bCs/>
                <w:szCs w:val="18"/>
              </w:rPr>
              <w:t>Australia, Austria, Belgium, Canada, Denmark, Finland, France, Germany, Greece, Hong Kong, Ireland, Israel, Italy, Japan, Netherlands, New Zealand, Norway, Portugal, Singapore, Spain, Sweden, Switzerland, United Kingdom, and USA.</w:t>
            </w:r>
          </w:p>
        </w:tc>
      </w:tr>
      <w:tr w:rsidR="00E84ED4" w:rsidRPr="00CF025D" w14:paraId="15E067D1" w14:textId="77777777" w:rsidTr="0088576E">
        <w:tc>
          <w:tcPr>
            <w:cnfStyle w:val="001000000000" w:firstRow="0" w:lastRow="0" w:firstColumn="1" w:lastColumn="0" w:oddVBand="0" w:evenVBand="0" w:oddHBand="0" w:evenHBand="0" w:firstRowFirstColumn="0" w:firstRowLastColumn="0" w:lastRowFirstColumn="0" w:lastRowLastColumn="0"/>
            <w:tcW w:w="2127" w:type="dxa"/>
          </w:tcPr>
          <w:p w14:paraId="0FE863C1" w14:textId="77777777" w:rsidR="00E84ED4" w:rsidRPr="00E84ED4" w:rsidRDefault="00E84ED4" w:rsidP="00B42AD0">
            <w:pPr>
              <w:pStyle w:val="INDICATORTEXT"/>
              <w:rPr>
                <w:b/>
                <w:bCs/>
                <w:szCs w:val="18"/>
              </w:rPr>
            </w:pPr>
            <w:r w:rsidRPr="00E84ED4">
              <w:rPr>
                <w:b/>
                <w:bCs/>
                <w:szCs w:val="18"/>
              </w:rPr>
              <w:t>Emerging, Frontier and Other markets</w:t>
            </w:r>
          </w:p>
        </w:tc>
        <w:tc>
          <w:tcPr>
            <w:tcW w:w="7087" w:type="dxa"/>
          </w:tcPr>
          <w:p w14:paraId="614790D2" w14:textId="77777777" w:rsidR="00E84ED4" w:rsidRPr="00E84ED4" w:rsidRDefault="00E84ED4"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84ED4">
              <w:rPr>
                <w:bCs/>
                <w:szCs w:val="18"/>
              </w:rPr>
              <w:t xml:space="preserve">Based on </w:t>
            </w:r>
            <w:hyperlink r:id="rId43" w:history="1">
              <w:r w:rsidRPr="00E84ED4">
                <w:rPr>
                  <w:bCs/>
                  <w:color w:val="0070C0"/>
                  <w:u w:val="single"/>
                </w:rPr>
                <w:t>MSCI’s classification</w:t>
              </w:r>
            </w:hyperlink>
            <w:r w:rsidRPr="00E84ED4">
              <w:rPr>
                <w:bCs/>
                <w:szCs w:val="18"/>
              </w:rPr>
              <w:t xml:space="preserve"> the following countries are included in the emerging market category:</w:t>
            </w:r>
          </w:p>
          <w:p w14:paraId="118BB17E" w14:textId="77777777" w:rsidR="00E84ED4" w:rsidRPr="00E84ED4" w:rsidRDefault="00E84ED4"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84ED4">
              <w:rPr>
                <w:bCs/>
                <w:szCs w:val="18"/>
              </w:rPr>
              <w:t>Brazil, Chile, China, Colombia, Czech Republic, Egypt, Hungary, India, Indonesia, Korea, Malaysia, Morocco, Mexico, Peru, Philippines, Poland, Russia, South Africa, Taiwan, Thailand, Turkey</w:t>
            </w:r>
            <w:r w:rsidR="00364CC5">
              <w:rPr>
                <w:bCs/>
                <w:szCs w:val="18"/>
              </w:rPr>
              <w:t>.</w:t>
            </w:r>
          </w:p>
          <w:p w14:paraId="3724E326" w14:textId="77777777" w:rsidR="00E84ED4" w:rsidRPr="00E84ED4" w:rsidRDefault="006A7600"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T</w:t>
            </w:r>
            <w:r w:rsidR="00E84ED4" w:rsidRPr="00E84ED4">
              <w:rPr>
                <w:bCs/>
                <w:szCs w:val="18"/>
              </w:rPr>
              <w:t>he following countries are included in the frontier market category: Argentina, Bahrain, Bangladesh, Bosnia Herzegovina, Botswana, Bulgaria, Croatia, Estonia, Ghana, Jamaica, Jordan, Kazakhstan, Kenya, Kuwait, Lebanon, Lithuania, Mauritius, Nigeria, Oman, Pakistan, Qatar, Romania, Serbia, Slovenia, Sri Lanka, Trinidad &amp; Tobago, Tunisia, Vietnam, Zimbabwe, United Arab Emirates, Ukraine.</w:t>
            </w:r>
          </w:p>
          <w:p w14:paraId="1D2B015F" w14:textId="77777777" w:rsidR="00E84ED4" w:rsidRPr="00E84ED4" w:rsidRDefault="00E84ED4" w:rsidP="00E84ED4">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sidRPr="00E84ED4">
              <w:rPr>
                <w:bCs/>
                <w:szCs w:val="18"/>
              </w:rPr>
              <w:t>Other markets include all countries not listed in the above categories.</w:t>
            </w:r>
          </w:p>
        </w:tc>
      </w:tr>
    </w:tbl>
    <w:p w14:paraId="5CFB6948" w14:textId="77777777" w:rsidR="001601B1" w:rsidRDefault="001601B1">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291CDE" w14:paraId="47C0B41E" w14:textId="77777777" w:rsidTr="008857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402DD60" w14:textId="77777777" w:rsidR="00291CDE" w:rsidRPr="00903B63" w:rsidRDefault="00291CDE" w:rsidP="0088576E">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6CF38D21" w14:textId="77777777" w:rsidR="00291CDE" w:rsidRPr="00903B63" w:rsidRDefault="00291CDE"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67A2259" w14:textId="77777777" w:rsidR="00291CDE" w:rsidRPr="00903B63" w:rsidRDefault="00291CDE"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268497CF" w14:textId="77777777" w:rsidR="00291CDE" w:rsidRPr="00903B63" w:rsidRDefault="00291CDE" w:rsidP="0088576E">
            <w:pPr>
              <w:widowControl/>
              <w:autoSpaceDE/>
              <w:autoSpaceDN/>
              <w:adjustRightInd/>
              <w:spacing w:after="0" w:line="240" w:lineRule="auto"/>
              <w:rPr>
                <w:rStyle w:val="IntenseEmphasis"/>
                <w:b w:val="0"/>
                <w:bCs w:val="0"/>
                <w:iCs w:val="0"/>
                <w:color w:val="FFFFFF" w:themeColor="background1"/>
              </w:rPr>
            </w:pPr>
            <w:r w:rsidRPr="00903B63">
              <w:t>Principle</w:t>
            </w:r>
          </w:p>
        </w:tc>
      </w:tr>
      <w:tr w:rsidR="00291CDE" w14:paraId="78A7C285" w14:textId="77777777" w:rsidTr="0088576E">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46CACD85" w14:textId="77777777" w:rsidR="00291CDE" w:rsidRPr="00903B63" w:rsidRDefault="00291CDE" w:rsidP="0088576E">
            <w:pPr>
              <w:pStyle w:val="SectionIndicatorHeaderText"/>
              <w:rPr>
                <w:rStyle w:val="IntenseEmphasis"/>
                <w:bCs w:val="0"/>
                <w:i w:val="0"/>
                <w:iCs w:val="0"/>
                <w:color w:val="FFFFFF" w:themeColor="background1"/>
              </w:rPr>
            </w:pPr>
            <w:r>
              <w:rPr>
                <w:rStyle w:val="IntenseEmphasis"/>
                <w:i w:val="0"/>
                <w:color w:val="FFFFFF" w:themeColor="background1"/>
              </w:rPr>
              <w:t>OO 09</w:t>
            </w:r>
          </w:p>
        </w:tc>
        <w:tc>
          <w:tcPr>
            <w:tcW w:w="3402" w:type="dxa"/>
            <w:shd w:val="clear" w:color="auto" w:fill="888888"/>
          </w:tcPr>
          <w:p w14:paraId="6D3B535C" w14:textId="77777777" w:rsidR="00291CDE" w:rsidRPr="00903B63" w:rsidRDefault="00291CDE"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17F9EDC8" w14:textId="77777777" w:rsidR="00291CDE" w:rsidRPr="00E41723" w:rsidRDefault="00291CDE"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6A23C0C9" w14:textId="77777777" w:rsidR="00291CDE" w:rsidRPr="00903B63" w:rsidRDefault="00291CDE" w:rsidP="0088576E">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6DE70E9" w14:textId="77777777" w:rsidR="00291CDE" w:rsidRDefault="00291CDE" w:rsidP="00291CDE">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291CDE" w14:paraId="0B75AECD" w14:textId="77777777" w:rsidTr="008857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2E9E7994" w14:textId="77777777" w:rsidR="00291CDE" w:rsidRPr="00903B63" w:rsidRDefault="00291CDE" w:rsidP="0088576E">
            <w:pPr>
              <w:pStyle w:val="SectionIndicatorHeaderText"/>
              <w:rPr>
                <w:rStyle w:val="IntenseEmphasis"/>
                <w:b w:val="0"/>
                <w:bCs w:val="0"/>
                <w:i w:val="0"/>
                <w:iCs w:val="0"/>
                <w:color w:val="FFFFFF" w:themeColor="background1"/>
              </w:rPr>
            </w:pPr>
            <w:r>
              <w:rPr>
                <w:rStyle w:val="IntenseEmphasis"/>
                <w:i w:val="0"/>
                <w:color w:val="FFFFFF" w:themeColor="background1"/>
              </w:rPr>
              <w:t>OO 09</w:t>
            </w:r>
          </w:p>
        </w:tc>
        <w:tc>
          <w:tcPr>
            <w:tcW w:w="8080" w:type="dxa"/>
            <w:tcBorders>
              <w:top w:val="single" w:sz="4" w:space="0" w:color="595959" w:themeColor="text1" w:themeTint="A6"/>
              <w:bottom w:val="nil"/>
              <w:right w:val="single" w:sz="4" w:space="0" w:color="5A5A5A"/>
            </w:tcBorders>
            <w:shd w:val="clear" w:color="auto" w:fill="888888"/>
          </w:tcPr>
          <w:p w14:paraId="10AB01EE" w14:textId="77777777" w:rsidR="00291CDE" w:rsidRPr="00903B63" w:rsidRDefault="00291CDE"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291CDE" w14:paraId="470AA170" w14:textId="77777777" w:rsidTr="0088576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CBFAFD0" w14:textId="77777777" w:rsidR="00291CDE" w:rsidRDefault="00291CDE" w:rsidP="0088576E">
            <w:pPr>
              <w:pStyle w:val="INDICATORNUMBER"/>
              <w:rPr>
                <w:rStyle w:val="IntenseEmphasis"/>
                <w:b/>
                <w:bCs w:val="0"/>
                <w:i w:val="0"/>
                <w:iCs w:val="0"/>
              </w:rPr>
            </w:pPr>
            <w:r>
              <w:rPr>
                <w:rStyle w:val="IntenseEmphasis"/>
                <w:b/>
                <w:bCs w:val="0"/>
                <w:i w:val="0"/>
                <w:iCs w:val="0"/>
                <w:color w:val="595959"/>
              </w:rPr>
              <w:t>OO 09.1</w:t>
            </w:r>
          </w:p>
        </w:tc>
        <w:tc>
          <w:tcPr>
            <w:tcW w:w="8080" w:type="dxa"/>
            <w:tcBorders>
              <w:top w:val="nil"/>
              <w:right w:val="single" w:sz="4" w:space="0" w:color="5A5A5A"/>
            </w:tcBorders>
          </w:tcPr>
          <w:p w14:paraId="20C88107" w14:textId="77777777" w:rsidR="00291CDE" w:rsidRPr="00291CDE" w:rsidRDefault="00291CDE" w:rsidP="0088576E">
            <w:pPr>
              <w:pStyle w:val="INDICATORTEXT"/>
              <w:cnfStyle w:val="000000100000" w:firstRow="0" w:lastRow="0" w:firstColumn="0" w:lastColumn="0" w:oddVBand="0" w:evenVBand="0" w:oddHBand="1" w:evenHBand="0" w:firstRowFirstColumn="0" w:firstRowLastColumn="0" w:lastRowFirstColumn="0" w:lastRowLastColumn="0"/>
            </w:pPr>
            <w:r w:rsidRPr="00291CDE">
              <w:rPr>
                <w:bCs/>
              </w:rPr>
              <w:t>Provide any additional information about your organisation, its mission, strategies, activities or investments which are important to contextualise your responsible investment activities.</w:t>
            </w:r>
          </w:p>
        </w:tc>
      </w:tr>
      <w:tr w:rsidR="00291CDE" w14:paraId="6DC3B0A9" w14:textId="77777777" w:rsidTr="0088576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7DE032DB" w14:textId="77777777" w:rsidR="00291CDE" w:rsidRPr="00AE100E" w:rsidRDefault="00291CDE" w:rsidP="0088576E">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A5A5A"/>
            </w:tcBorders>
            <w:shd w:val="clear" w:color="auto" w:fill="auto"/>
          </w:tcPr>
          <w:p w14:paraId="1D0BEE5A" w14:textId="77777777" w:rsidR="00291CDE" w:rsidRPr="00986592" w:rsidRDefault="00291CDE" w:rsidP="0088576E">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075D258E" w14:textId="77777777" w:rsidR="00291CDE" w:rsidRDefault="00291CDE" w:rsidP="00291CDE">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6E09C9" w14:paraId="6CED480F" w14:textId="77777777" w:rsidTr="00A53F8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1B766A44" w14:textId="77777777" w:rsidR="006E09C9" w:rsidRPr="00191BC1" w:rsidRDefault="006E09C9" w:rsidP="0088576E">
            <w:pPr>
              <w:pStyle w:val="SectionIndicatorHeaderText"/>
              <w:rPr>
                <w:rStyle w:val="IntenseEmphasis"/>
                <w:b w:val="0"/>
                <w:bCs w:val="0"/>
                <w:i w:val="0"/>
                <w:iCs w:val="0"/>
                <w:color w:val="FFFFFF" w:themeColor="background1"/>
              </w:rPr>
            </w:pPr>
            <w:r>
              <w:rPr>
                <w:rStyle w:val="IntenseEmphasis"/>
                <w:b w:val="0"/>
                <w:i w:val="0"/>
                <w:color w:val="FFFFFF" w:themeColor="background1"/>
              </w:rPr>
              <w:t>OO 09</w:t>
            </w:r>
          </w:p>
        </w:tc>
        <w:tc>
          <w:tcPr>
            <w:tcW w:w="8080" w:type="dxa"/>
          </w:tcPr>
          <w:p w14:paraId="28D77697" w14:textId="77777777" w:rsidR="006E09C9" w:rsidRPr="00191BC1" w:rsidRDefault="006E09C9"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6E09C9" w:rsidRPr="00CF025D" w14:paraId="6C8E9219" w14:textId="77777777" w:rsidTr="00A53F86">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A5A5A"/>
            </w:tcBorders>
          </w:tcPr>
          <w:p w14:paraId="65F2530B" w14:textId="77777777" w:rsidR="006E09C9" w:rsidRPr="000D72DF" w:rsidRDefault="006E09C9" w:rsidP="0088576E">
            <w:pPr>
              <w:pStyle w:val="INDICATORNUMBER"/>
              <w:rPr>
                <w:rStyle w:val="IntenseEmphasis"/>
                <w:b/>
                <w:bCs w:val="0"/>
                <w:i w:val="0"/>
                <w:iCs w:val="0"/>
              </w:rPr>
            </w:pPr>
            <w:r>
              <w:rPr>
                <w:rStyle w:val="IntenseEmphasis"/>
                <w:b/>
                <w:bCs w:val="0"/>
                <w:i w:val="0"/>
                <w:iCs w:val="0"/>
                <w:color w:val="595959"/>
              </w:rPr>
              <w:t>OO 09</w:t>
            </w:r>
          </w:p>
        </w:tc>
        <w:tc>
          <w:tcPr>
            <w:tcW w:w="8080" w:type="dxa"/>
            <w:tcBorders>
              <w:top w:val="single" w:sz="4" w:space="0" w:color="595959"/>
              <w:bottom w:val="single" w:sz="4" w:space="0" w:color="5A5A5A"/>
            </w:tcBorders>
          </w:tcPr>
          <w:p w14:paraId="1C68C6E8" w14:textId="35CF293F" w:rsidR="008F185F" w:rsidRDefault="008F185F" w:rsidP="006E09C9">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This indicator</w:t>
            </w:r>
            <w:r w:rsidR="006E09C9">
              <w:rPr>
                <w:szCs w:val="18"/>
              </w:rPr>
              <w:t xml:space="preserve"> </w:t>
            </w:r>
            <w:r w:rsidR="006E09C9" w:rsidRPr="00FB522C">
              <w:rPr>
                <w:szCs w:val="18"/>
              </w:rPr>
              <w:t xml:space="preserve">allows you to provide a broad overview of your organisation and </w:t>
            </w:r>
            <w:r w:rsidR="006E09C9">
              <w:rPr>
                <w:szCs w:val="18"/>
              </w:rPr>
              <w:t>its</w:t>
            </w:r>
            <w:r w:rsidR="006E09C9" w:rsidRPr="00FB522C">
              <w:rPr>
                <w:szCs w:val="18"/>
              </w:rPr>
              <w:t xml:space="preserve"> main activities. Your </w:t>
            </w:r>
            <w:r w:rsidR="006E09C9">
              <w:rPr>
                <w:szCs w:val="18"/>
              </w:rPr>
              <w:t>response</w:t>
            </w:r>
            <w:r w:rsidR="006E09C9" w:rsidRPr="00FB522C">
              <w:rPr>
                <w:szCs w:val="18"/>
              </w:rPr>
              <w:t xml:space="preserve"> should </w:t>
            </w:r>
            <w:r w:rsidR="006E09C9">
              <w:rPr>
                <w:szCs w:val="18"/>
              </w:rPr>
              <w:t xml:space="preserve">help </w:t>
            </w:r>
            <w:r w:rsidR="006E09C9" w:rsidRPr="00FB522C">
              <w:rPr>
                <w:szCs w:val="18"/>
              </w:rPr>
              <w:t xml:space="preserve">readers put the information that you </w:t>
            </w:r>
            <w:r w:rsidR="006E09C9">
              <w:rPr>
                <w:szCs w:val="18"/>
              </w:rPr>
              <w:t xml:space="preserve">submit </w:t>
            </w:r>
            <w:r w:rsidR="006E09C9" w:rsidRPr="00FB522C">
              <w:rPr>
                <w:szCs w:val="18"/>
              </w:rPr>
              <w:t xml:space="preserve">on your responsible investment </w:t>
            </w:r>
            <w:r w:rsidR="006E09C9">
              <w:rPr>
                <w:szCs w:val="18"/>
              </w:rPr>
              <w:t xml:space="preserve">activities </w:t>
            </w:r>
            <w:r w:rsidR="006E09C9" w:rsidRPr="00FB522C">
              <w:rPr>
                <w:szCs w:val="18"/>
              </w:rPr>
              <w:t>into the wider context of your organisation as a whole.</w:t>
            </w:r>
          </w:p>
          <w:p w14:paraId="7AA37A0F" w14:textId="77777777" w:rsidR="006E09C9" w:rsidRPr="006E09C9" w:rsidRDefault="008F185F" w:rsidP="006E09C9">
            <w:pPr>
              <w:pStyle w:val="INDICATORTEXT"/>
              <w:cnfStyle w:val="000000000000" w:firstRow="0" w:lastRow="0" w:firstColumn="0" w:lastColumn="0" w:oddVBand="0" w:evenVBand="0" w:oddHBand="0" w:evenHBand="0" w:firstRowFirstColumn="0" w:firstRowLastColumn="0" w:lastRowFirstColumn="0" w:lastRowLastColumn="0"/>
              <w:rPr>
                <w:szCs w:val="18"/>
              </w:rPr>
            </w:pPr>
            <w:r w:rsidRPr="00FB522C">
              <w:rPr>
                <w:szCs w:val="18"/>
              </w:rPr>
              <w:t>This</w:t>
            </w:r>
            <w:r>
              <w:rPr>
                <w:szCs w:val="18"/>
              </w:rPr>
              <w:t xml:space="preserve"> indicator</w:t>
            </w:r>
            <w:r w:rsidRPr="00FB522C">
              <w:rPr>
                <w:szCs w:val="18"/>
              </w:rPr>
              <w:t xml:space="preserve"> is </w:t>
            </w:r>
            <w:r>
              <w:rPr>
                <w:szCs w:val="18"/>
              </w:rPr>
              <w:t>not</w:t>
            </w:r>
            <w:r w:rsidRPr="00FB522C">
              <w:rPr>
                <w:szCs w:val="18"/>
              </w:rPr>
              <w:t xml:space="preserve"> </w:t>
            </w:r>
            <w:r>
              <w:rPr>
                <w:szCs w:val="18"/>
              </w:rPr>
              <w:t xml:space="preserve">asking you to provide details </w:t>
            </w:r>
            <w:r w:rsidRPr="00FB522C">
              <w:rPr>
                <w:szCs w:val="18"/>
              </w:rPr>
              <w:t xml:space="preserve">about your responsible investment activities </w:t>
            </w:r>
            <w:r>
              <w:rPr>
                <w:szCs w:val="18"/>
              </w:rPr>
              <w:t xml:space="preserve">as these </w:t>
            </w:r>
            <w:r w:rsidRPr="00FB522C">
              <w:rPr>
                <w:szCs w:val="18"/>
              </w:rPr>
              <w:t xml:space="preserve">are covered </w:t>
            </w:r>
            <w:r>
              <w:rPr>
                <w:szCs w:val="18"/>
              </w:rPr>
              <w:t xml:space="preserve">later </w:t>
            </w:r>
            <w:r w:rsidRPr="00FB522C">
              <w:rPr>
                <w:szCs w:val="18"/>
              </w:rPr>
              <w:t xml:space="preserve">in the </w:t>
            </w:r>
            <w:r>
              <w:rPr>
                <w:szCs w:val="18"/>
              </w:rPr>
              <w:t>Reporting Framework.</w:t>
            </w:r>
          </w:p>
        </w:tc>
      </w:tr>
    </w:tbl>
    <w:p w14:paraId="3487C4A4" w14:textId="77777777" w:rsidR="006E09C9" w:rsidRDefault="006E09C9" w:rsidP="00291CDE">
      <w:pPr>
        <w:pStyle w:val="INDICATORNUMBER"/>
      </w:pPr>
    </w:p>
    <w:p w14:paraId="578F8F49" w14:textId="77777777" w:rsidR="000324A4" w:rsidRDefault="000324A4">
      <w:pPr>
        <w:widowControl/>
        <w:autoSpaceDE/>
        <w:autoSpaceDN/>
        <w:adjustRightInd/>
        <w:spacing w:before="0" w:after="0" w:line="240" w:lineRule="auto"/>
        <w:sectPr w:rsidR="000324A4" w:rsidSect="00644696">
          <w:headerReference w:type="default" r:id="rId44"/>
          <w:headerReference w:type="first" r:id="rId4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903355" w14:paraId="670B2F58" w14:textId="77777777" w:rsidTr="0088576E">
        <w:trPr>
          <w:cnfStyle w:val="100000000000" w:firstRow="1" w:lastRow="0" w:firstColumn="0" w:lastColumn="0" w:oddVBand="0" w:evenVBand="0" w:oddHBand="0" w:evenHBand="0" w:firstRowFirstColumn="0" w:firstRowLastColumn="0" w:lastRowFirstColumn="0" w:lastRowLastColumn="0"/>
        </w:trPr>
        <w:tc>
          <w:tcPr>
            <w:tcW w:w="9129" w:type="dxa"/>
          </w:tcPr>
          <w:p w14:paraId="3978B6D7" w14:textId="77777777" w:rsidR="00903355" w:rsidRDefault="00903355" w:rsidP="0088576E">
            <w:pPr>
              <w:widowControl/>
              <w:autoSpaceDE/>
              <w:autoSpaceDN/>
              <w:adjustRightInd/>
              <w:spacing w:after="0" w:line="240" w:lineRule="auto"/>
              <w:rPr>
                <w:rStyle w:val="IntenseEmphasis"/>
                <w:b/>
                <w:bCs w:val="0"/>
                <w:i w:val="0"/>
                <w:iCs w:val="0"/>
              </w:rPr>
            </w:pPr>
            <w:r>
              <w:lastRenderedPageBreak/>
              <w:t>SECTION</w:t>
            </w:r>
          </w:p>
        </w:tc>
      </w:tr>
      <w:tr w:rsidR="00903355" w14:paraId="0D5D8CC2" w14:textId="77777777" w:rsidTr="0088576E">
        <w:trPr>
          <w:cnfStyle w:val="010000000000" w:firstRow="0" w:lastRow="1" w:firstColumn="0" w:lastColumn="0" w:oddVBand="0" w:evenVBand="0" w:oddHBand="0" w:evenHBand="0" w:firstRowFirstColumn="0" w:firstRowLastColumn="0" w:lastRowFirstColumn="0" w:lastRowLastColumn="0"/>
        </w:trPr>
        <w:tc>
          <w:tcPr>
            <w:tcW w:w="9129" w:type="dxa"/>
          </w:tcPr>
          <w:p w14:paraId="3324299F" w14:textId="77777777" w:rsidR="00903355" w:rsidRPr="00903355" w:rsidRDefault="00903355" w:rsidP="00903355">
            <w:pPr>
              <w:pStyle w:val="Heading2"/>
              <w:outlineLvl w:val="1"/>
              <w:rPr>
                <w:rStyle w:val="IntenseEmphasis"/>
                <w:i w:val="0"/>
                <w:iCs w:val="0"/>
                <w:color w:val="008CD0"/>
              </w:rPr>
            </w:pPr>
            <w:bookmarkStart w:id="8" w:name="_Toc368062881"/>
            <w:r w:rsidRPr="00903355">
              <w:t>Gateway asset class implementation indicators</w:t>
            </w:r>
            <w:bookmarkEnd w:id="8"/>
          </w:p>
        </w:tc>
      </w:tr>
    </w:tbl>
    <w:p w14:paraId="58EDB9B4" w14:textId="77777777" w:rsidR="00291CDE" w:rsidRPr="005B142A" w:rsidRDefault="00291CDE" w:rsidP="005D3FD4">
      <w:pPr>
        <w:pStyle w:val="INDICATORNUMBER"/>
        <w:rPr>
          <w:sz w:val="2"/>
          <w:szCs w:val="2"/>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944D3" w14:paraId="62C2ED3C" w14:textId="77777777" w:rsidTr="000010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32FA1651" w14:textId="77777777" w:rsidR="00C944D3" w:rsidRPr="00356CDA" w:rsidRDefault="00C944D3" w:rsidP="0088576E">
            <w:pPr>
              <w:widowControl/>
              <w:autoSpaceDE/>
              <w:autoSpaceDN/>
              <w:adjustRightInd/>
              <w:spacing w:after="0" w:line="240" w:lineRule="auto"/>
              <w:rPr>
                <w:rStyle w:val="IntenseEmphasis"/>
                <w:b w:val="0"/>
                <w:bCs w:val="0"/>
                <w:iCs w:val="0"/>
                <w:color w:val="FFFFFF" w:themeColor="background1"/>
              </w:rPr>
            </w:pPr>
          </w:p>
        </w:tc>
        <w:tc>
          <w:tcPr>
            <w:tcW w:w="3402" w:type="dxa"/>
          </w:tcPr>
          <w:p w14:paraId="3F36F8CB" w14:textId="77777777" w:rsidR="00C944D3" w:rsidRPr="00356CDA" w:rsidRDefault="00C944D3"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3AF355A5" w14:textId="77777777" w:rsidR="00C944D3" w:rsidRPr="00356CDA" w:rsidRDefault="00C944D3"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242962E0" w14:textId="77777777" w:rsidR="00C944D3" w:rsidRPr="00356CDA" w:rsidRDefault="00C944D3" w:rsidP="0088576E">
            <w:pPr>
              <w:widowControl/>
              <w:autoSpaceDE/>
              <w:autoSpaceDN/>
              <w:adjustRightInd/>
              <w:spacing w:after="0" w:line="240" w:lineRule="auto"/>
              <w:rPr>
                <w:rStyle w:val="IntenseEmphasis"/>
                <w:b w:val="0"/>
                <w:bCs w:val="0"/>
                <w:iCs w:val="0"/>
                <w:color w:val="FFFFFF" w:themeColor="background1"/>
              </w:rPr>
            </w:pPr>
            <w:r w:rsidRPr="00356CDA">
              <w:t>Principle</w:t>
            </w:r>
          </w:p>
        </w:tc>
      </w:tr>
      <w:tr w:rsidR="00C944D3" w14:paraId="7493D49F" w14:textId="77777777" w:rsidTr="0000100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B140A09" w14:textId="77777777" w:rsidR="00C944D3" w:rsidRPr="00356CDA" w:rsidRDefault="00C944D3" w:rsidP="0088576E">
            <w:pPr>
              <w:pStyle w:val="SectionIndicatorHeaderText"/>
              <w:rPr>
                <w:rStyle w:val="IntenseEmphasis"/>
                <w:bCs w:val="0"/>
                <w:i w:val="0"/>
                <w:iCs w:val="0"/>
                <w:color w:val="FFFFFF" w:themeColor="background1"/>
              </w:rPr>
            </w:pPr>
            <w:r>
              <w:rPr>
                <w:rStyle w:val="IntenseEmphasis"/>
                <w:i w:val="0"/>
                <w:color w:val="FFFFFF" w:themeColor="background1"/>
              </w:rPr>
              <w:t>OO 10</w:t>
            </w:r>
          </w:p>
        </w:tc>
        <w:tc>
          <w:tcPr>
            <w:tcW w:w="3402" w:type="dxa"/>
          </w:tcPr>
          <w:p w14:paraId="7AD1E30B" w14:textId="77777777" w:rsidR="00C944D3" w:rsidRPr="00356CDA" w:rsidRDefault="00C944D3"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61000CDD" w14:textId="77777777" w:rsidR="00C944D3" w:rsidRPr="00A57E01" w:rsidRDefault="00C944D3"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59FA5B77" w14:textId="77777777" w:rsidR="00C944D3" w:rsidRPr="00356CDA" w:rsidRDefault="00C944D3" w:rsidP="0088576E">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6650C348" w14:textId="77777777" w:rsidR="00E81D66" w:rsidRPr="005B142A" w:rsidRDefault="00E81D66" w:rsidP="00E81D66">
      <w:pPr>
        <w:pStyle w:val="INDICATORNUMBER"/>
        <w:rPr>
          <w:sz w:val="2"/>
          <w:szCs w:val="2"/>
        </w:rPr>
      </w:pPr>
    </w:p>
    <w:tbl>
      <w:tblPr>
        <w:tblStyle w:val="SubSectionIndicatorTableVOLUNTARY"/>
        <w:tblW w:w="9214" w:type="dxa"/>
        <w:tblInd w:w="5" w:type="dxa"/>
        <w:tblLook w:val="04A0" w:firstRow="1" w:lastRow="0" w:firstColumn="1" w:lastColumn="0" w:noHBand="0" w:noVBand="1"/>
      </w:tblPr>
      <w:tblGrid>
        <w:gridCol w:w="1134"/>
        <w:gridCol w:w="8080"/>
      </w:tblGrid>
      <w:tr w:rsidR="00E81D66" w14:paraId="730F5D59" w14:textId="77777777" w:rsidTr="008857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4360942C" w14:textId="77777777" w:rsidR="00E81D66" w:rsidRPr="00903B63" w:rsidRDefault="00E81D66" w:rsidP="0088576E">
            <w:pPr>
              <w:pStyle w:val="SectionIndicatorHeaderText"/>
              <w:rPr>
                <w:rStyle w:val="IntenseEmphasis"/>
                <w:b w:val="0"/>
                <w:bCs w:val="0"/>
                <w:i w:val="0"/>
                <w:iCs w:val="0"/>
                <w:color w:val="FFFFFF" w:themeColor="background1"/>
              </w:rPr>
            </w:pPr>
            <w:r>
              <w:rPr>
                <w:rStyle w:val="IntenseEmphasis"/>
                <w:i w:val="0"/>
                <w:color w:val="FFFFFF" w:themeColor="background1"/>
              </w:rPr>
              <w:t>OO 10</w:t>
            </w:r>
          </w:p>
        </w:tc>
        <w:tc>
          <w:tcPr>
            <w:tcW w:w="8080" w:type="dxa"/>
            <w:tcBorders>
              <w:top w:val="single" w:sz="4" w:space="0" w:color="0070C0"/>
              <w:bottom w:val="single" w:sz="4" w:space="0" w:color="0070C0"/>
              <w:right w:val="single" w:sz="4" w:space="0" w:color="0070C0"/>
            </w:tcBorders>
            <w:shd w:val="clear" w:color="auto" w:fill="0070C0"/>
          </w:tcPr>
          <w:p w14:paraId="6B212EDA" w14:textId="77777777" w:rsidR="00E81D66" w:rsidRPr="00903B63" w:rsidRDefault="00E81D66"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81D66" w14:paraId="64D43167" w14:textId="77777777" w:rsidTr="008857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2F7D1EC9" w14:textId="77777777" w:rsidR="00E81D66" w:rsidRDefault="00E81D66" w:rsidP="0088576E">
            <w:pPr>
              <w:pStyle w:val="INDICATORNUMBER"/>
              <w:rPr>
                <w:rStyle w:val="IntenseEmphasis"/>
                <w:b/>
                <w:bCs w:val="0"/>
                <w:i w:val="0"/>
                <w:iCs w:val="0"/>
                <w:color w:val="595959"/>
              </w:rPr>
            </w:pPr>
            <w:r>
              <w:rPr>
                <w:rStyle w:val="IntenseEmphasis"/>
                <w:b/>
                <w:bCs w:val="0"/>
                <w:i w:val="0"/>
                <w:iCs w:val="0"/>
                <w:color w:val="595959"/>
              </w:rPr>
              <w:t>OO 10.1</w:t>
            </w:r>
          </w:p>
        </w:tc>
        <w:tc>
          <w:tcPr>
            <w:tcW w:w="8080" w:type="dxa"/>
            <w:tcBorders>
              <w:top w:val="single" w:sz="4" w:space="0" w:color="0070C0"/>
              <w:right w:val="single" w:sz="4" w:space="0" w:color="0070C0"/>
            </w:tcBorders>
            <w:shd w:val="clear" w:color="auto" w:fill="DAEEF3" w:themeFill="accent5" w:themeFillTint="33"/>
          </w:tcPr>
          <w:p w14:paraId="6E12DDCF" w14:textId="77777777" w:rsidR="00E81D66" w:rsidRPr="00E81D66" w:rsidRDefault="00E81D66" w:rsidP="0088576E">
            <w:pPr>
              <w:pStyle w:val="INDICATORTEXT"/>
              <w:cnfStyle w:val="000000100000" w:firstRow="0" w:lastRow="0" w:firstColumn="0" w:lastColumn="0" w:oddVBand="0" w:evenVBand="0" w:oddHBand="1" w:evenHBand="0" w:firstRowFirstColumn="0" w:firstRowLastColumn="0" w:lastRowFirstColumn="0" w:lastRowLastColumn="0"/>
            </w:pPr>
            <w:r w:rsidRPr="00E81D66">
              <w:t>Select the responsible investment activities your organisation implemented, directly and/or indirectly, for listed equities in the reporting year.</w:t>
            </w:r>
          </w:p>
        </w:tc>
      </w:tr>
      <w:tr w:rsidR="00E81D66" w14:paraId="7CF69722" w14:textId="77777777" w:rsidTr="0088576E">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3B782924" w14:textId="77777777" w:rsidR="00E81D66" w:rsidRDefault="00E81D66" w:rsidP="0088576E">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221AFD25" w14:textId="7B196390" w:rsidR="00E276FA" w:rsidRPr="00001008" w:rsidRDefault="00E81D66" w:rsidP="00001008">
            <w:pPr>
              <w:pStyle w:val="INDICATORTEXT"/>
              <w:spacing w:line="276" w:lineRule="auto"/>
              <w:cnfStyle w:val="000000000000" w:firstRow="0" w:lastRow="0" w:firstColumn="0" w:lastColumn="0" w:oddVBand="0" w:evenVBand="0" w:oddHBand="0" w:evenHBand="0" w:firstRowFirstColumn="0" w:firstRowLastColumn="0" w:lastRowFirstColumn="0" w:lastRowLastColumn="0"/>
              <w:rPr>
                <w:i/>
              </w:rPr>
            </w:pPr>
            <w:r>
              <w:sym w:font="Wingdings" w:char="F071"/>
            </w:r>
            <w:r>
              <w:t xml:space="preserve"> We incorporate ESG issues into investment decisions on our internally managed assets</w:t>
            </w:r>
            <w:r w:rsidR="00E276FA" w:rsidRPr="00001008">
              <w:rPr>
                <w:i/>
              </w:rPr>
              <w:t xml:space="preserve"> </w:t>
            </w:r>
          </w:p>
          <w:p w14:paraId="1DE70992" w14:textId="77777777" w:rsidR="00E81D66" w:rsidRDefault="00E81D66" w:rsidP="00001008">
            <w:pPr>
              <w:pStyle w:val="INDICATORTEXT"/>
              <w:spacing w:line="276" w:lineRule="auto"/>
              <w:cnfStyle w:val="000000000000" w:firstRow="0" w:lastRow="0" w:firstColumn="0" w:lastColumn="0" w:oddVBand="0" w:evenVBand="0" w:oddHBand="0" w:evenHBand="0" w:firstRowFirstColumn="0" w:firstRowLastColumn="0" w:lastRowFirstColumn="0" w:lastRowLastColumn="0"/>
            </w:pPr>
            <w:r>
              <w:sym w:font="Wingdings" w:char="F071"/>
            </w:r>
            <w:r>
              <w:t xml:space="preserve"> We engage with companies on ESG issues via our staff, collaborations or service providers</w:t>
            </w:r>
          </w:p>
          <w:p w14:paraId="4366E488" w14:textId="77777777" w:rsidR="00E81D66" w:rsidRDefault="00E81D66" w:rsidP="00001008">
            <w:pPr>
              <w:pStyle w:val="INDICATORTEXT"/>
              <w:spacing w:line="276" w:lineRule="auto"/>
              <w:cnfStyle w:val="000000000000" w:firstRow="0" w:lastRow="0" w:firstColumn="0" w:lastColumn="0" w:oddVBand="0" w:evenVBand="0" w:oddHBand="0" w:evenHBand="0" w:firstRowFirstColumn="0" w:firstRowLastColumn="0" w:lastRowFirstColumn="0" w:lastRowLastColumn="0"/>
            </w:pPr>
            <w:r>
              <w:sym w:font="Wingdings" w:char="F071"/>
            </w:r>
            <w:r>
              <w:t xml:space="preserve"> We cast our (proxy) votes directly or via service providers</w:t>
            </w:r>
          </w:p>
          <w:p w14:paraId="5D5A071D" w14:textId="77777777" w:rsidR="00C944D3" w:rsidRDefault="00C944D3" w:rsidP="00001008">
            <w:pPr>
              <w:pStyle w:val="INDICATORTEXT"/>
              <w:spacing w:line="276" w:lineRule="auto"/>
              <w:cnfStyle w:val="000000000000" w:firstRow="0" w:lastRow="0" w:firstColumn="0" w:lastColumn="0" w:oddVBand="0" w:evenVBand="0" w:oddHBand="0" w:evenHBand="0" w:firstRowFirstColumn="0" w:firstRowLastColumn="0" w:lastRowFirstColumn="0" w:lastRowLastColumn="0"/>
            </w:pPr>
            <w:r>
              <w:sym w:font="Wingdings" w:char="F071"/>
            </w:r>
            <w:r>
              <w:t xml:space="preserve"> We address ESG incorporation, engagement and/or (proxy) voting in our external manager selection, appointment and/or monitoring processes</w:t>
            </w:r>
          </w:p>
          <w:p w14:paraId="61CFD3A0" w14:textId="77777777" w:rsidR="00E81D66" w:rsidRDefault="00E81D66" w:rsidP="00001008">
            <w:pPr>
              <w:pStyle w:val="INDICATORTEXT"/>
              <w:spacing w:line="276" w:lineRule="auto"/>
              <w:cnfStyle w:val="000000000000" w:firstRow="0" w:lastRow="0" w:firstColumn="0" w:lastColumn="0" w:oddVBand="0" w:evenVBand="0" w:oddHBand="0" w:evenHBand="0" w:firstRowFirstColumn="0" w:firstRowLastColumn="0" w:lastRowFirstColumn="0" w:lastRowLastColumn="0"/>
            </w:pPr>
            <w:r>
              <w:sym w:font="Wingdings" w:char="F071"/>
            </w:r>
            <w:r>
              <w:t xml:space="preserve"> None of the above</w:t>
            </w:r>
          </w:p>
        </w:tc>
      </w:tr>
      <w:tr w:rsidR="00E81D66" w14:paraId="1CBF2669" w14:textId="77777777" w:rsidTr="0048360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1B10F6C7" w14:textId="77777777" w:rsidR="00E81D66" w:rsidRDefault="0048360E" w:rsidP="0088576E">
            <w:pPr>
              <w:pStyle w:val="INDICATORNUMBER"/>
              <w:rPr>
                <w:rStyle w:val="IntenseEmphasis"/>
                <w:b/>
                <w:bCs w:val="0"/>
                <w:i w:val="0"/>
                <w:iCs w:val="0"/>
                <w:color w:val="595959"/>
              </w:rPr>
            </w:pPr>
            <w:r>
              <w:rPr>
                <w:rStyle w:val="IntenseEmphasis"/>
                <w:b/>
                <w:bCs w:val="0"/>
                <w:i w:val="0"/>
                <w:iCs w:val="0"/>
                <w:color w:val="595959"/>
              </w:rPr>
              <w:t>OO 10.2</w:t>
            </w:r>
          </w:p>
        </w:tc>
        <w:tc>
          <w:tcPr>
            <w:tcW w:w="8080" w:type="dxa"/>
            <w:tcBorders>
              <w:top w:val="single" w:sz="4" w:space="0" w:color="0070C0"/>
              <w:right w:val="single" w:sz="4" w:space="0" w:color="0070C0"/>
            </w:tcBorders>
            <w:shd w:val="clear" w:color="auto" w:fill="DAEEF3" w:themeFill="accent5" w:themeFillTint="33"/>
          </w:tcPr>
          <w:p w14:paraId="74D7FAD8" w14:textId="77777777" w:rsidR="00E81D66" w:rsidRPr="0048360E" w:rsidRDefault="0048360E" w:rsidP="0088576E">
            <w:pPr>
              <w:pStyle w:val="INDICATORTEXT"/>
              <w:cnfStyle w:val="000000100000" w:firstRow="0" w:lastRow="0" w:firstColumn="0" w:lastColumn="0" w:oddVBand="0" w:evenVBand="0" w:oddHBand="1" w:evenHBand="0" w:firstRowFirstColumn="0" w:firstRowLastColumn="0" w:lastRowFirstColumn="0" w:lastRowLastColumn="0"/>
            </w:pPr>
            <w:r w:rsidRPr="0048360E">
              <w:t>Indicate if your combined internally and externally managed listed equities are 10% or more of your total AUM.</w:t>
            </w:r>
          </w:p>
        </w:tc>
      </w:tr>
      <w:tr w:rsidR="00E81D66" w14:paraId="0B0B5DB8" w14:textId="77777777" w:rsidTr="0048360E">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6C313A05" w14:textId="77777777" w:rsidR="00E81D66" w:rsidRDefault="00E81D66" w:rsidP="0088576E">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378BD4A4" w14:textId="77777777" w:rsidR="0048360E" w:rsidRDefault="0048360E" w:rsidP="0048360E">
            <w:pPr>
              <w:pStyle w:val="INDICATORTEXT"/>
              <w:cnfStyle w:val="000000000000" w:firstRow="0" w:lastRow="0" w:firstColumn="0" w:lastColumn="0" w:oddVBand="0" w:evenVBand="0" w:oddHBand="0" w:evenHBand="0" w:firstRowFirstColumn="0" w:firstRowLastColumn="0" w:lastRowFirstColumn="0" w:lastRowLastColumn="0"/>
            </w:pPr>
            <w:r w:rsidRPr="00FB522C">
              <w:sym w:font="Wingdings" w:char="F06D"/>
            </w:r>
            <w:r w:rsidRPr="00FB522C">
              <w:t xml:space="preserve"> </w:t>
            </w:r>
            <w:r>
              <w:t>Yes, our total listed equities are 10% or more of our total AUM</w:t>
            </w:r>
          </w:p>
          <w:p w14:paraId="0A69771E" w14:textId="77777777" w:rsidR="00E81D66" w:rsidRDefault="0048360E" w:rsidP="0048360E">
            <w:pPr>
              <w:pStyle w:val="INDICATORTEXT"/>
              <w:cnfStyle w:val="000000000000" w:firstRow="0" w:lastRow="0" w:firstColumn="0" w:lastColumn="0" w:oddVBand="0" w:evenVBand="0" w:oddHBand="0" w:evenHBand="0" w:firstRowFirstColumn="0" w:firstRowLastColumn="0" w:lastRowFirstColumn="0" w:lastRowLastColumn="0"/>
            </w:pPr>
            <w:r w:rsidRPr="00FB522C">
              <w:sym w:font="Wingdings" w:char="F06D"/>
            </w:r>
            <w:r w:rsidRPr="00FB522C">
              <w:t xml:space="preserve"> </w:t>
            </w:r>
            <w:r>
              <w:t>No, our total listed equities are less than 10% of our total AUM</w:t>
            </w:r>
          </w:p>
        </w:tc>
      </w:tr>
      <w:tr w:rsidR="00E81D66" w14:paraId="305A65F4" w14:textId="77777777" w:rsidTr="0048360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4E170893" w14:textId="77777777" w:rsidR="00E81D66" w:rsidRPr="00AE100E" w:rsidRDefault="00E81D66" w:rsidP="0088576E">
            <w:pPr>
              <w:pStyle w:val="INDICATORNUMBER"/>
              <w:rPr>
                <w:rStyle w:val="IntenseEmphasis"/>
                <w:b/>
                <w:bCs w:val="0"/>
                <w:i w:val="0"/>
                <w:iCs w:val="0"/>
                <w:color w:val="595959"/>
              </w:rPr>
            </w:pPr>
            <w:r>
              <w:rPr>
                <w:rStyle w:val="IntenseEmphasis"/>
                <w:b/>
                <w:bCs w:val="0"/>
                <w:i w:val="0"/>
                <w:iCs w:val="0"/>
                <w:color w:val="595959"/>
              </w:rPr>
              <w:t xml:space="preserve">OO </w:t>
            </w:r>
            <w:r w:rsidR="0048360E">
              <w:rPr>
                <w:rStyle w:val="IntenseEmphasis"/>
                <w:b/>
                <w:bCs w:val="0"/>
                <w:i w:val="0"/>
                <w:iCs w:val="0"/>
                <w:color w:val="595959"/>
              </w:rPr>
              <w:t>10.3</w:t>
            </w:r>
          </w:p>
        </w:tc>
        <w:tc>
          <w:tcPr>
            <w:tcW w:w="8080" w:type="dxa"/>
            <w:tcBorders>
              <w:top w:val="single" w:sz="4" w:space="0" w:color="0070C0"/>
              <w:right w:val="single" w:sz="4" w:space="0" w:color="0070C0"/>
            </w:tcBorders>
            <w:shd w:val="clear" w:color="auto" w:fill="DAEEF3" w:themeFill="accent5" w:themeFillTint="33"/>
          </w:tcPr>
          <w:p w14:paraId="64B0DA19" w14:textId="77777777" w:rsidR="00E81D66" w:rsidRPr="001C0916" w:rsidRDefault="00E81D66" w:rsidP="0088576E">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6FABE418" w14:textId="77777777" w:rsidR="00E81D66" w:rsidRPr="005B4C52" w:rsidRDefault="00E81D66" w:rsidP="0088576E">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E81D66" w14:paraId="6D616D22" w14:textId="77777777" w:rsidTr="0088576E">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17061796" w14:textId="77777777" w:rsidR="00E81D66" w:rsidRDefault="00E81D66" w:rsidP="0088576E">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FC39614" w14:textId="77777777" w:rsidR="00E81D66" w:rsidRPr="005B142A" w:rsidRDefault="00E81D66" w:rsidP="0088576E">
            <w:pPr>
              <w:pStyle w:val="INDICATORTEXT"/>
              <w:cnfStyle w:val="000000000000" w:firstRow="0" w:lastRow="0" w:firstColumn="0" w:lastColumn="0" w:oddVBand="0" w:evenVBand="0" w:oddHBand="0" w:evenHBand="0" w:firstRowFirstColumn="0" w:firstRowLastColumn="0" w:lastRowFirstColumn="0" w:lastRowLastColumn="0"/>
              <w:rPr>
                <w:sz w:val="2"/>
                <w:szCs w:val="2"/>
              </w:rPr>
            </w:pPr>
          </w:p>
        </w:tc>
      </w:tr>
    </w:tbl>
    <w:p w14:paraId="4DA49275" w14:textId="77777777" w:rsidR="00E81D66" w:rsidRPr="005B142A" w:rsidRDefault="00E81D66" w:rsidP="00E81D66">
      <w:pPr>
        <w:pStyle w:val="INDICATORNUMBER"/>
        <w:rPr>
          <w:sz w:val="10"/>
          <w:szCs w:val="10"/>
        </w:rPr>
      </w:pPr>
    </w:p>
    <w:tbl>
      <w:tblPr>
        <w:tblStyle w:val="SubSubSectionMISCTableMANDATORY"/>
        <w:tblW w:w="9209" w:type="dxa"/>
        <w:tblInd w:w="5" w:type="dxa"/>
        <w:tblLook w:val="06A0" w:firstRow="1" w:lastRow="0" w:firstColumn="1" w:lastColumn="0" w:noHBand="1" w:noVBand="1"/>
      </w:tblPr>
      <w:tblGrid>
        <w:gridCol w:w="1134"/>
        <w:gridCol w:w="8075"/>
      </w:tblGrid>
      <w:tr w:rsidR="00E81D66" w14:paraId="2C6F9F3A" w14:textId="77777777" w:rsidTr="0088576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D937BEE" w14:textId="77777777" w:rsidR="00E81D66" w:rsidRPr="00DC20FA" w:rsidRDefault="00E81D66" w:rsidP="005B142A">
            <w:pPr>
              <w:pStyle w:val="SectionIndicatorHeaderText"/>
              <w:rPr>
                <w:rStyle w:val="IntenseEmphasis"/>
                <w:b w:val="0"/>
                <w:bCs w:val="0"/>
                <w:i w:val="0"/>
                <w:iCs w:val="0"/>
                <w:color w:val="FFFFFF" w:themeColor="background1"/>
                <w:sz w:val="20"/>
                <w:szCs w:val="20"/>
              </w:rPr>
            </w:pPr>
            <w:r w:rsidRPr="00390B1B">
              <w:rPr>
                <w:rStyle w:val="IntenseEmphasis"/>
                <w:i w:val="0"/>
                <w:color w:val="FFFFFF" w:themeColor="background1"/>
              </w:rPr>
              <w:t xml:space="preserve">OO </w:t>
            </w:r>
            <w:r w:rsidR="000A5F39" w:rsidRPr="00390B1B">
              <w:rPr>
                <w:rStyle w:val="IntenseEmphasis"/>
                <w:i w:val="0"/>
                <w:color w:val="FFFFFF" w:themeColor="background1"/>
              </w:rPr>
              <w:t>10</w:t>
            </w:r>
          </w:p>
        </w:tc>
        <w:tc>
          <w:tcPr>
            <w:tcW w:w="8075" w:type="dxa"/>
          </w:tcPr>
          <w:p w14:paraId="5E0622BD" w14:textId="77777777" w:rsidR="00E81D66" w:rsidRPr="00DC20FA" w:rsidRDefault="00E81D66"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E81D66" w:rsidRPr="00D5451C" w14:paraId="2633B8B5"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513C437E" w14:textId="77777777" w:rsidR="00E81D66" w:rsidRPr="000D72DF" w:rsidRDefault="00E81D66" w:rsidP="0088576E">
            <w:pPr>
              <w:pStyle w:val="INDICATORNUMBER"/>
              <w:rPr>
                <w:rStyle w:val="IntenseEmphasis"/>
                <w:b/>
                <w:bCs w:val="0"/>
                <w:i w:val="0"/>
                <w:iCs w:val="0"/>
              </w:rPr>
            </w:pPr>
            <w:r>
              <w:rPr>
                <w:rStyle w:val="IntenseEmphasis"/>
                <w:b/>
                <w:bCs w:val="0"/>
                <w:i w:val="0"/>
                <w:iCs w:val="0"/>
                <w:color w:val="595959"/>
              </w:rPr>
              <w:t xml:space="preserve">OO </w:t>
            </w:r>
            <w:r w:rsidR="000A5F39">
              <w:rPr>
                <w:rStyle w:val="IntenseEmphasis"/>
                <w:b/>
                <w:bCs w:val="0"/>
                <w:i w:val="0"/>
                <w:iCs w:val="0"/>
                <w:color w:val="595959"/>
              </w:rPr>
              <w:t>10</w:t>
            </w:r>
          </w:p>
        </w:tc>
        <w:tc>
          <w:tcPr>
            <w:tcW w:w="8075" w:type="dxa"/>
          </w:tcPr>
          <w:p w14:paraId="0FF6274C" w14:textId="7E03D573" w:rsidR="009E60E7" w:rsidRDefault="000A5F3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0A5F39">
              <w:rPr>
                <w:bCs/>
                <w:szCs w:val="18"/>
              </w:rPr>
              <w:t>Your responses to this indicator will determine which modules you will see in later stages of the Reporting Framework.</w:t>
            </w:r>
            <w:r w:rsidR="00E276FA">
              <w:t xml:space="preserve"> </w:t>
            </w:r>
            <w:r w:rsidR="009E60E7">
              <w:rPr>
                <w:bCs/>
                <w:szCs w:val="18"/>
              </w:rPr>
              <w:t xml:space="preserve"> </w:t>
            </w:r>
          </w:p>
          <w:p w14:paraId="714E3F03" w14:textId="77777777" w:rsidR="009E60E7" w:rsidRPr="00390B1B" w:rsidRDefault="009E60E7">
            <w:pPr>
              <w:pStyle w:val="INDICATORTEXT"/>
              <w:cnfStyle w:val="000000000000" w:firstRow="0" w:lastRow="0" w:firstColumn="0" w:lastColumn="0" w:oddVBand="0" w:evenVBand="0" w:oddHBand="0" w:evenHBand="0" w:firstRowFirstColumn="0" w:firstRowLastColumn="0" w:lastRowFirstColumn="0" w:lastRowLastColumn="0"/>
            </w:pPr>
            <w:r>
              <w:rPr>
                <w:bCs/>
                <w:szCs w:val="18"/>
              </w:rPr>
              <w:t>If you have externally managed funds and delegate responsibility for voting and/or engagement to your external managers, you should select “</w:t>
            </w:r>
            <w:r>
              <w:t xml:space="preserve">We address ESG incorporation, engagement and/or (proxy) voting in our external manager selection, appointment and/or monitoring processes”.  </w:t>
            </w:r>
          </w:p>
          <w:p w14:paraId="61D43CF7" w14:textId="7420914A" w:rsidR="00E276FA" w:rsidRPr="00001008" w:rsidRDefault="009E60E7">
            <w:pPr>
              <w:pStyle w:val="INDICATORTEXT"/>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auto"/>
                <w:sz w:val="20"/>
                <w:lang w:eastAsia="en-US"/>
              </w:rPr>
            </w:pPr>
            <w:r>
              <w:t xml:space="preserve">You should only select “We cast our (proxy) votes directly or via service providers” or “We engage with companies on ESG issues via our staff, collaborations or service providers” if these activities are carried out in-house or using a service provider. </w:t>
            </w:r>
          </w:p>
        </w:tc>
      </w:tr>
      <w:tr w:rsidR="002D146C" w:rsidRPr="00D5451C" w14:paraId="2736E46A"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2941BD97" w14:textId="77777777" w:rsidR="002D146C" w:rsidRDefault="002D146C" w:rsidP="0088576E">
            <w:pPr>
              <w:pStyle w:val="INDICATORNUMBER"/>
              <w:rPr>
                <w:rStyle w:val="IntenseEmphasis"/>
                <w:b/>
                <w:bCs w:val="0"/>
                <w:i w:val="0"/>
                <w:iCs w:val="0"/>
                <w:color w:val="595959"/>
              </w:rPr>
            </w:pPr>
            <w:r>
              <w:rPr>
                <w:rStyle w:val="IntenseEmphasis"/>
                <w:b/>
                <w:bCs w:val="0"/>
                <w:i w:val="0"/>
                <w:iCs w:val="0"/>
                <w:color w:val="595959"/>
              </w:rPr>
              <w:t>OO 10.3</w:t>
            </w:r>
          </w:p>
        </w:tc>
        <w:tc>
          <w:tcPr>
            <w:tcW w:w="8075" w:type="dxa"/>
          </w:tcPr>
          <w:p w14:paraId="5A13086B" w14:textId="26C4FBCB" w:rsidR="002D146C" w:rsidRPr="000A5F39" w:rsidRDefault="002D146C">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2D146C">
              <w:rPr>
                <w:bCs/>
                <w:szCs w:val="18"/>
              </w:rPr>
              <w:t>Th</w:t>
            </w:r>
            <w:r>
              <w:rPr>
                <w:bCs/>
                <w:szCs w:val="18"/>
              </w:rPr>
              <w:t xml:space="preserve">is may include a discussion </w:t>
            </w:r>
            <w:r w:rsidR="006A5942">
              <w:rPr>
                <w:bCs/>
                <w:szCs w:val="18"/>
              </w:rPr>
              <w:t xml:space="preserve">of your general approach to implementing the Principles, to help explain your selections in [OO 10.1]. </w:t>
            </w:r>
          </w:p>
        </w:tc>
      </w:tr>
    </w:tbl>
    <w:p w14:paraId="7FE56D6D" w14:textId="77777777" w:rsidR="00AB117F" w:rsidRDefault="00AB117F"/>
    <w:p w14:paraId="1FA3F446" w14:textId="77777777" w:rsidR="00AB117F" w:rsidRDefault="00AB117F">
      <w:pPr>
        <w:widowControl/>
        <w:autoSpaceDE/>
        <w:autoSpaceDN/>
        <w:adjustRightInd/>
        <w:spacing w:before="0" w:after="0" w:line="240" w:lineRule="auto"/>
      </w:pPr>
      <w:r>
        <w:br w:type="page"/>
      </w:r>
    </w:p>
    <w:p w14:paraId="6FDED6B3" w14:textId="77777777" w:rsidR="00AB117F" w:rsidRDefault="00AB117F"/>
    <w:tbl>
      <w:tblPr>
        <w:tblStyle w:val="SubSubSectionMISCTableMANDATORY"/>
        <w:tblW w:w="9209" w:type="dxa"/>
        <w:tblInd w:w="5" w:type="dxa"/>
        <w:tblLook w:val="06A0" w:firstRow="1" w:lastRow="0" w:firstColumn="1" w:lastColumn="0" w:noHBand="1" w:noVBand="1"/>
      </w:tblPr>
      <w:tblGrid>
        <w:gridCol w:w="1134"/>
        <w:gridCol w:w="8075"/>
      </w:tblGrid>
      <w:tr w:rsidR="00E81D66" w:rsidRPr="00D5451C" w14:paraId="66AAEC8E" w14:textId="77777777" w:rsidTr="00001008">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tcBorders>
              <w:bottom w:val="single" w:sz="4" w:space="0" w:color="A6A6A6"/>
            </w:tcBorders>
            <w:shd w:val="clear" w:color="auto" w:fill="E7E7E7"/>
          </w:tcPr>
          <w:p w14:paraId="52DF96D9" w14:textId="77777777" w:rsidR="00E81D66" w:rsidRPr="00CD6615" w:rsidRDefault="00E81D66" w:rsidP="0088576E">
            <w:pPr>
              <w:pStyle w:val="INDICATORTEXT"/>
              <w:rPr>
                <w:b/>
              </w:rPr>
            </w:pPr>
            <w:r w:rsidRPr="00CD6615">
              <w:rPr>
                <w:b/>
              </w:rPr>
              <w:t>LOGIC</w:t>
            </w:r>
          </w:p>
        </w:tc>
      </w:tr>
      <w:tr w:rsidR="00E81D66" w:rsidRPr="00D5451C" w14:paraId="3750B49F" w14:textId="77777777" w:rsidTr="006E37C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hemeColor="background1" w:themeShade="A6"/>
            </w:tcBorders>
          </w:tcPr>
          <w:p w14:paraId="4641E8BD" w14:textId="77777777" w:rsidR="00E81D66" w:rsidRDefault="00E81D66" w:rsidP="0088576E">
            <w:pPr>
              <w:pStyle w:val="INDICATORNUMBER"/>
              <w:rPr>
                <w:rStyle w:val="IntenseEmphasis"/>
                <w:b/>
                <w:bCs w:val="0"/>
                <w:i w:val="0"/>
                <w:iCs w:val="0"/>
                <w:color w:val="595959"/>
              </w:rPr>
            </w:pPr>
            <w:r>
              <w:rPr>
                <w:rStyle w:val="IntenseEmphasis"/>
                <w:b/>
                <w:bCs w:val="0"/>
                <w:i w:val="0"/>
                <w:iCs w:val="0"/>
                <w:color w:val="595959"/>
              </w:rPr>
              <w:t xml:space="preserve">OO </w:t>
            </w:r>
            <w:r w:rsidR="000A5F39">
              <w:rPr>
                <w:rStyle w:val="IntenseEmphasis"/>
                <w:b/>
                <w:bCs w:val="0"/>
                <w:i w:val="0"/>
                <w:iCs w:val="0"/>
                <w:color w:val="595959"/>
              </w:rPr>
              <w:t>10.1</w:t>
            </w:r>
          </w:p>
        </w:tc>
        <w:tc>
          <w:tcPr>
            <w:tcW w:w="8075" w:type="dxa"/>
            <w:tcBorders>
              <w:top w:val="single" w:sz="4" w:space="0" w:color="A6A6A6"/>
              <w:bottom w:val="single" w:sz="4" w:space="0" w:color="A6A6A6" w:themeColor="background1" w:themeShade="A6"/>
            </w:tcBorders>
          </w:tcPr>
          <w:p w14:paraId="698A7CBD" w14:textId="77777777" w:rsidR="000A5F39" w:rsidRPr="006E37CE" w:rsidRDefault="000A5F39" w:rsidP="000A5F3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E37CE">
              <w:rPr>
                <w:bCs/>
                <w:szCs w:val="18"/>
              </w:rPr>
              <w:t>Between indicators:</w:t>
            </w:r>
          </w:p>
          <w:p w14:paraId="00E055F3" w14:textId="77777777" w:rsidR="000A5F39" w:rsidRPr="000A5F39" w:rsidRDefault="000A5F39" w:rsidP="000A5F3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0A5F39">
              <w:rPr>
                <w:bCs/>
                <w:szCs w:val="18"/>
              </w:rPr>
              <w:t>The following will apply based on your reported information:</w:t>
            </w:r>
          </w:p>
          <w:p w14:paraId="394E0559" w14:textId="77777777" w:rsidR="000A5F39" w:rsidRPr="000A5F39" w:rsidRDefault="003A0138" w:rsidP="004C743B">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bCs/>
                <w:szCs w:val="18"/>
              </w:rPr>
            </w:pPr>
            <w:r>
              <w:rPr>
                <w:bCs/>
                <w:szCs w:val="18"/>
              </w:rPr>
              <w:t>O</w:t>
            </w:r>
            <w:r w:rsidR="000A5F39" w:rsidRPr="000A5F39">
              <w:rPr>
                <w:bCs/>
                <w:szCs w:val="18"/>
              </w:rPr>
              <w:t xml:space="preserve">ption </w:t>
            </w:r>
            <w:r>
              <w:rPr>
                <w:bCs/>
                <w:szCs w:val="18"/>
              </w:rPr>
              <w:t>‘</w:t>
            </w:r>
            <w:r>
              <w:t>We incorporate ESG issues into investment decisions on our internally managed assets’</w:t>
            </w:r>
            <w:r w:rsidRPr="000A5F39">
              <w:rPr>
                <w:bCs/>
                <w:szCs w:val="18"/>
              </w:rPr>
              <w:t xml:space="preserve"> </w:t>
            </w:r>
            <w:r w:rsidR="000A5F39" w:rsidRPr="000A5F39">
              <w:rPr>
                <w:bCs/>
                <w:szCs w:val="18"/>
              </w:rPr>
              <w:t>influences if module</w:t>
            </w:r>
            <w:r w:rsidR="006A5942">
              <w:rPr>
                <w:bCs/>
                <w:szCs w:val="18"/>
              </w:rPr>
              <w:t xml:space="preserve"> Direct -</w:t>
            </w:r>
            <w:r w:rsidR="000A5F39" w:rsidRPr="000A5F39">
              <w:rPr>
                <w:bCs/>
                <w:szCs w:val="18"/>
              </w:rPr>
              <w:t xml:space="preserve"> Listed Equity Incorporation (LEI) is applicable for you </w:t>
            </w:r>
          </w:p>
          <w:p w14:paraId="28598141" w14:textId="77777777" w:rsidR="000A5F39" w:rsidRPr="000A5F39" w:rsidRDefault="003A0138" w:rsidP="004C743B">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bCs/>
                <w:szCs w:val="18"/>
              </w:rPr>
            </w:pPr>
            <w:r>
              <w:rPr>
                <w:bCs/>
                <w:szCs w:val="18"/>
              </w:rPr>
              <w:t>O</w:t>
            </w:r>
            <w:r w:rsidR="000A5F39" w:rsidRPr="000A5F39">
              <w:rPr>
                <w:bCs/>
                <w:szCs w:val="18"/>
              </w:rPr>
              <w:t xml:space="preserve">ption </w:t>
            </w:r>
            <w:r>
              <w:rPr>
                <w:bCs/>
                <w:szCs w:val="18"/>
              </w:rPr>
              <w:t>‘</w:t>
            </w:r>
            <w:r>
              <w:t>We engage with companies on ESG issues via our staff, collaborations or service providers’</w:t>
            </w:r>
            <w:r w:rsidRPr="000A5F39">
              <w:rPr>
                <w:bCs/>
                <w:szCs w:val="18"/>
              </w:rPr>
              <w:t xml:space="preserve"> </w:t>
            </w:r>
            <w:r w:rsidR="000A5F39" w:rsidRPr="000A5F39">
              <w:rPr>
                <w:bCs/>
                <w:szCs w:val="18"/>
              </w:rPr>
              <w:t>influences if the engagement section of module Listed Equity Active Ownership (LEA) is applicable for you</w:t>
            </w:r>
          </w:p>
          <w:p w14:paraId="0CC05B6E" w14:textId="77777777" w:rsidR="00E81D66" w:rsidRPr="00B7167D" w:rsidRDefault="003A0138" w:rsidP="004C743B">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szCs w:val="18"/>
              </w:rPr>
            </w:pPr>
            <w:r>
              <w:rPr>
                <w:bCs/>
                <w:szCs w:val="18"/>
              </w:rPr>
              <w:t>O</w:t>
            </w:r>
            <w:r w:rsidR="000A5F39" w:rsidRPr="000A5F39">
              <w:rPr>
                <w:bCs/>
                <w:szCs w:val="18"/>
              </w:rPr>
              <w:t xml:space="preserve">ption </w:t>
            </w:r>
            <w:r>
              <w:rPr>
                <w:bCs/>
                <w:szCs w:val="18"/>
              </w:rPr>
              <w:t>‘</w:t>
            </w:r>
            <w:r>
              <w:t>We cast our (proxy) votes directly or via service providers’</w:t>
            </w:r>
            <w:r w:rsidRPr="000A5F39">
              <w:rPr>
                <w:bCs/>
                <w:szCs w:val="18"/>
              </w:rPr>
              <w:t xml:space="preserve"> </w:t>
            </w:r>
            <w:r w:rsidR="000A5F39" w:rsidRPr="000A5F39">
              <w:rPr>
                <w:bCs/>
                <w:szCs w:val="18"/>
              </w:rPr>
              <w:t>influences if the (proxy) voting section of LEA is applicable for you</w:t>
            </w:r>
          </w:p>
          <w:p w14:paraId="4A804E82" w14:textId="77777777" w:rsidR="006A5942" w:rsidRPr="00B7167D" w:rsidRDefault="006A5942">
            <w:pPr>
              <w:pStyle w:val="INDICATORTEXT"/>
              <w:numPr>
                <w:ilvl w:val="0"/>
                <w:numId w:val="10"/>
              </w:numPr>
              <w:cnfStyle w:val="000000000000" w:firstRow="0" w:lastRow="0" w:firstColumn="0" w:lastColumn="0" w:oddVBand="0" w:evenVBand="0" w:oddHBand="0" w:evenHBand="0" w:firstRowFirstColumn="0" w:firstRowLastColumn="0" w:lastRowFirstColumn="0" w:lastRowLastColumn="0"/>
              <w:rPr>
                <w:bCs/>
                <w:szCs w:val="18"/>
              </w:rPr>
            </w:pPr>
            <w:r>
              <w:rPr>
                <w:bCs/>
                <w:szCs w:val="18"/>
              </w:rPr>
              <w:t>O</w:t>
            </w:r>
            <w:r w:rsidRPr="000A5F39">
              <w:rPr>
                <w:bCs/>
                <w:szCs w:val="18"/>
              </w:rPr>
              <w:t xml:space="preserve">ption </w:t>
            </w:r>
            <w:r>
              <w:rPr>
                <w:bCs/>
                <w:szCs w:val="18"/>
              </w:rPr>
              <w:t>‘</w:t>
            </w:r>
            <w:r>
              <w:t>We address ESG incorporation, engagement and/or (proxy) voting in our external manager selection, appointment and/or monitoring processes’</w:t>
            </w:r>
            <w:r w:rsidRPr="000A5F39">
              <w:rPr>
                <w:bCs/>
                <w:szCs w:val="18"/>
              </w:rPr>
              <w:t xml:space="preserve"> influences if module Selection, Appointment and Monitoring (SAM), listed equity (LE) path, is applicable for you</w:t>
            </w:r>
          </w:p>
        </w:tc>
      </w:tr>
      <w:tr w:rsidR="000A5F39" w:rsidRPr="00D5451C" w14:paraId="79778DFF" w14:textId="77777777" w:rsidTr="006E37C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tcPr>
          <w:p w14:paraId="2E2DFC66" w14:textId="77777777" w:rsidR="000A5F39" w:rsidRDefault="000A5F39" w:rsidP="0088576E">
            <w:pPr>
              <w:pStyle w:val="INDICATORNUMBER"/>
              <w:rPr>
                <w:rStyle w:val="IntenseEmphasis"/>
                <w:b/>
                <w:bCs w:val="0"/>
                <w:i w:val="0"/>
                <w:iCs w:val="0"/>
                <w:color w:val="595959"/>
              </w:rPr>
            </w:pPr>
            <w:r>
              <w:rPr>
                <w:rStyle w:val="IntenseEmphasis"/>
                <w:b/>
                <w:bCs w:val="0"/>
                <w:i w:val="0"/>
                <w:iCs w:val="0"/>
                <w:color w:val="595959"/>
              </w:rPr>
              <w:t>OO 10.2</w:t>
            </w:r>
          </w:p>
        </w:tc>
        <w:tc>
          <w:tcPr>
            <w:tcW w:w="8075" w:type="dxa"/>
            <w:tcBorders>
              <w:top w:val="single" w:sz="4" w:space="0" w:color="A6A6A6" w:themeColor="background1" w:themeShade="A6"/>
            </w:tcBorders>
          </w:tcPr>
          <w:p w14:paraId="35389738" w14:textId="77777777" w:rsidR="000A5F39" w:rsidRPr="006E37CE" w:rsidRDefault="000A5F39" w:rsidP="000A5F3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6E37CE">
              <w:rPr>
                <w:bCs/>
                <w:szCs w:val="18"/>
              </w:rPr>
              <w:t>Between indicators:</w:t>
            </w:r>
          </w:p>
          <w:p w14:paraId="570E01BB" w14:textId="77777777" w:rsidR="000A5F39" w:rsidRPr="000A5F39" w:rsidRDefault="000A5F39" w:rsidP="000A5F3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0A5F39">
              <w:rPr>
                <w:bCs/>
                <w:szCs w:val="18"/>
              </w:rPr>
              <w:t>This indicator determines the threshold for LEA engagement and (proxy) voting sections.</w:t>
            </w:r>
          </w:p>
          <w:p w14:paraId="4F653A39" w14:textId="77777777" w:rsidR="000A5F39" w:rsidRPr="000A5F39" w:rsidRDefault="000A5F39" w:rsidP="000A5F39">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0A5F39">
              <w:rPr>
                <w:bCs/>
                <w:szCs w:val="18"/>
              </w:rPr>
              <w:t xml:space="preserve">If </w:t>
            </w:r>
            <w:r w:rsidR="003A0138">
              <w:rPr>
                <w:bCs/>
                <w:szCs w:val="18"/>
              </w:rPr>
              <w:t xml:space="preserve">option </w:t>
            </w:r>
            <w:r w:rsidRPr="000A5F39">
              <w:rPr>
                <w:bCs/>
                <w:szCs w:val="18"/>
              </w:rPr>
              <w:t>‘Yes, our total listed equities are 10% or more of our total AUM’ is applicable you will be required to report on LEA engagement and/or (proxy) voting. If you have less than 10% it will be optional to report.</w:t>
            </w:r>
          </w:p>
        </w:tc>
      </w:tr>
    </w:tbl>
    <w:p w14:paraId="7A8F620D" w14:textId="77777777" w:rsidR="00E81D66" w:rsidRDefault="00E81D66" w:rsidP="005D3FD4">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E65C9D" w14:paraId="1BFF0741" w14:textId="77777777" w:rsidTr="008857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69B174A5" w14:textId="77777777" w:rsidR="00E65C9D" w:rsidRPr="004720C4" w:rsidRDefault="00E65C9D" w:rsidP="0088576E">
            <w:pPr>
              <w:pStyle w:val="SectionIndicatorHeaderText"/>
              <w:rPr>
                <w:rStyle w:val="IntenseEmphasis"/>
                <w:b w:val="0"/>
                <w:bCs w:val="0"/>
                <w:i w:val="0"/>
                <w:iCs w:val="0"/>
              </w:rPr>
            </w:pPr>
            <w:r>
              <w:rPr>
                <w:rStyle w:val="IntenseEmphasis"/>
                <w:b w:val="0"/>
                <w:i w:val="0"/>
                <w:color w:val="FFFFFF" w:themeColor="background1"/>
              </w:rPr>
              <w:t>OO 10</w:t>
            </w:r>
          </w:p>
        </w:tc>
        <w:tc>
          <w:tcPr>
            <w:tcW w:w="7087" w:type="dxa"/>
          </w:tcPr>
          <w:p w14:paraId="57D4DBBF" w14:textId="77777777" w:rsidR="00E65C9D" w:rsidRDefault="00E65C9D"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E65C9D" w:rsidRPr="00CF025D" w14:paraId="1BACD112" w14:textId="77777777" w:rsidTr="0088576E">
        <w:tc>
          <w:tcPr>
            <w:cnfStyle w:val="001000000000" w:firstRow="0" w:lastRow="0" w:firstColumn="1" w:lastColumn="0" w:oddVBand="0" w:evenVBand="0" w:oddHBand="0" w:evenHBand="0" w:firstRowFirstColumn="0" w:firstRowLastColumn="0" w:lastRowFirstColumn="0" w:lastRowLastColumn="0"/>
            <w:tcW w:w="2127" w:type="dxa"/>
          </w:tcPr>
          <w:p w14:paraId="21C60C6D" w14:textId="77777777" w:rsidR="00E65C9D" w:rsidRPr="00E65C9D" w:rsidRDefault="00E65C9D" w:rsidP="00E65C9D">
            <w:pPr>
              <w:pStyle w:val="INDICATORTEXT"/>
              <w:jc w:val="both"/>
              <w:rPr>
                <w:b/>
                <w:bCs/>
                <w:szCs w:val="18"/>
              </w:rPr>
            </w:pPr>
            <w:r w:rsidRPr="00E65C9D">
              <w:rPr>
                <w:b/>
                <w:bCs/>
                <w:szCs w:val="18"/>
              </w:rPr>
              <w:t>Incorporation</w:t>
            </w:r>
          </w:p>
        </w:tc>
        <w:tc>
          <w:tcPr>
            <w:tcW w:w="7087" w:type="dxa"/>
          </w:tcPr>
          <w:p w14:paraId="45D773D6" w14:textId="77777777" w:rsidR="00E62F7A" w:rsidRPr="00E62F7A" w:rsidRDefault="00E62F7A" w:rsidP="00E62F7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E62F7A">
              <w:rPr>
                <w:bCs/>
                <w:szCs w:val="18"/>
              </w:rPr>
              <w:t xml:space="preserve">Under Principle 1 of the PRI signatories undertake to incorporate ESG issues into investment analysis and decision-making processes.  </w:t>
            </w:r>
          </w:p>
          <w:p w14:paraId="7583A218" w14:textId="77777777" w:rsidR="00E62F7A" w:rsidRPr="00E62F7A" w:rsidRDefault="00E62F7A" w:rsidP="00E62F7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E62F7A">
              <w:rPr>
                <w:bCs/>
                <w:szCs w:val="18"/>
              </w:rPr>
              <w:t>Throughout the Reporting Framework, we refer to ESG incorporation as the review and use of ESG information in the investment decision-making process. The Reporting Framework addresses four ways in which this can be done:</w:t>
            </w:r>
          </w:p>
          <w:p w14:paraId="55EE6C40" w14:textId="77777777" w:rsidR="00E62F7A" w:rsidRPr="00E62F7A" w:rsidRDefault="00E62F7A" w:rsidP="004C743B">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bCs/>
                <w:szCs w:val="18"/>
              </w:rPr>
            </w:pPr>
            <w:r w:rsidRPr="00E62F7A">
              <w:rPr>
                <w:bCs/>
                <w:szCs w:val="18"/>
              </w:rPr>
              <w:t>Screening</w:t>
            </w:r>
          </w:p>
          <w:p w14:paraId="36BBC511" w14:textId="77777777" w:rsidR="00E62F7A" w:rsidRPr="00E62F7A" w:rsidRDefault="00E62F7A" w:rsidP="004C743B">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bCs/>
                <w:szCs w:val="18"/>
              </w:rPr>
            </w:pPr>
            <w:r w:rsidRPr="00E62F7A">
              <w:rPr>
                <w:bCs/>
                <w:szCs w:val="18"/>
              </w:rPr>
              <w:t>Sustainability themed investment (also referred to as environmentally and socially themed investment)</w:t>
            </w:r>
          </w:p>
          <w:p w14:paraId="5C83F3A4" w14:textId="77777777" w:rsidR="00E62F7A" w:rsidRPr="00E62F7A" w:rsidRDefault="00E62F7A" w:rsidP="004C743B">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bCs/>
                <w:szCs w:val="18"/>
              </w:rPr>
            </w:pPr>
            <w:r w:rsidRPr="00E62F7A">
              <w:rPr>
                <w:bCs/>
                <w:szCs w:val="18"/>
              </w:rPr>
              <w:t>Integration of ESG issues</w:t>
            </w:r>
          </w:p>
          <w:p w14:paraId="4D26CBF2" w14:textId="77777777" w:rsidR="00E62F7A" w:rsidRPr="00E62F7A" w:rsidRDefault="00E62F7A" w:rsidP="004C743B">
            <w:pPr>
              <w:pStyle w:val="INDICATORTEXT"/>
              <w:numPr>
                <w:ilvl w:val="0"/>
                <w:numId w:val="15"/>
              </w:numPr>
              <w:cnfStyle w:val="000000000000" w:firstRow="0" w:lastRow="0" w:firstColumn="0" w:lastColumn="0" w:oddVBand="0" w:evenVBand="0" w:oddHBand="0" w:evenHBand="0" w:firstRowFirstColumn="0" w:firstRowLastColumn="0" w:lastRowFirstColumn="0" w:lastRowLastColumn="0"/>
              <w:rPr>
                <w:bCs/>
                <w:szCs w:val="18"/>
              </w:rPr>
            </w:pPr>
            <w:r w:rsidRPr="00E62F7A">
              <w:rPr>
                <w:bCs/>
                <w:szCs w:val="18"/>
              </w:rPr>
              <w:t>A combination of the above</w:t>
            </w:r>
          </w:p>
          <w:p w14:paraId="646AD5EF" w14:textId="77777777" w:rsidR="00E62F7A" w:rsidRPr="00E62F7A" w:rsidRDefault="00E62F7A" w:rsidP="00E62F7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E62F7A">
              <w:rPr>
                <w:bCs/>
                <w:szCs w:val="18"/>
              </w:rPr>
              <w:t>Assets subject to an engagement approach only and not subject to any of the above strategies should not be included in ESG incorporation.</w:t>
            </w:r>
          </w:p>
          <w:p w14:paraId="719E158D" w14:textId="77777777" w:rsidR="00E65C9D" w:rsidRDefault="00E62F7A" w:rsidP="00E62F7A">
            <w:pPr>
              <w:pStyle w:val="INDICATORTEXT"/>
              <w:cnfStyle w:val="000000000000" w:firstRow="0" w:lastRow="0" w:firstColumn="0" w:lastColumn="0" w:oddVBand="0" w:evenVBand="0" w:oddHBand="0" w:evenHBand="0" w:firstRowFirstColumn="0" w:firstRowLastColumn="0" w:lastRowFirstColumn="0" w:lastRowLastColumn="0"/>
              <w:rPr>
                <w:bCs/>
                <w:color w:val="0070C0"/>
                <w:szCs w:val="18"/>
                <w:u w:val="single"/>
              </w:rPr>
            </w:pPr>
            <w:r w:rsidRPr="00E62F7A">
              <w:rPr>
                <w:bCs/>
                <w:szCs w:val="18"/>
              </w:rPr>
              <w:t xml:space="preserve">To improve standardisation and communication in the responsible investment industry, the PRI is aligning its definitions with those of the </w:t>
            </w:r>
            <w:hyperlink r:id="rId46" w:history="1">
              <w:r w:rsidRPr="005B142A">
                <w:rPr>
                  <w:color w:val="0070C0"/>
                  <w:u w:val="single"/>
                </w:rPr>
                <w:t>Global Sustainable Investment Alliance</w:t>
              </w:r>
            </w:hyperlink>
            <w:r w:rsidRPr="005B142A">
              <w:rPr>
                <w:rStyle w:val="Hyperlink"/>
                <w:rFonts w:cs="Arial"/>
              </w:rPr>
              <w:t xml:space="preserve">. </w:t>
            </w:r>
          </w:p>
          <w:p w14:paraId="58ADB95C" w14:textId="77777777" w:rsidR="00E62F7A" w:rsidRPr="00E84ED4" w:rsidRDefault="00E62F7A" w:rsidP="0082327F">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E62F7A">
              <w:rPr>
                <w:bCs/>
                <w:szCs w:val="18"/>
              </w:rPr>
              <w:t xml:space="preserve">See </w:t>
            </w:r>
            <w:r w:rsidR="0082327F">
              <w:rPr>
                <w:bCs/>
                <w:szCs w:val="18"/>
              </w:rPr>
              <w:t xml:space="preserve">the </w:t>
            </w:r>
            <w:hyperlink r:id="rId47" w:history="1">
              <w:r w:rsidRPr="005B142A">
                <w:rPr>
                  <w:color w:val="0070C0"/>
                  <w:u w:val="single"/>
                </w:rPr>
                <w:t xml:space="preserve">Main </w:t>
              </w:r>
              <w:r w:rsidR="0082327F" w:rsidRPr="005B142A">
                <w:rPr>
                  <w:color w:val="0070C0"/>
                  <w:u w:val="single"/>
                </w:rPr>
                <w:t>D</w:t>
              </w:r>
              <w:r w:rsidRPr="005B142A">
                <w:rPr>
                  <w:color w:val="0070C0"/>
                  <w:u w:val="single"/>
                </w:rPr>
                <w:t>efinitions</w:t>
              </w:r>
            </w:hyperlink>
            <w:r w:rsidRPr="00E62F7A">
              <w:rPr>
                <w:bCs/>
                <w:szCs w:val="18"/>
              </w:rPr>
              <w:t xml:space="preserve"> </w:t>
            </w:r>
            <w:r w:rsidR="0082327F">
              <w:rPr>
                <w:bCs/>
                <w:szCs w:val="18"/>
              </w:rPr>
              <w:t xml:space="preserve">document </w:t>
            </w:r>
            <w:r w:rsidRPr="00E62F7A">
              <w:rPr>
                <w:bCs/>
                <w:szCs w:val="18"/>
              </w:rPr>
              <w:t>for additional detail</w:t>
            </w:r>
            <w:r>
              <w:rPr>
                <w:bCs/>
                <w:szCs w:val="18"/>
              </w:rPr>
              <w:t>s.</w:t>
            </w:r>
          </w:p>
        </w:tc>
      </w:tr>
      <w:tr w:rsidR="009A19F7" w:rsidRPr="00CF025D" w14:paraId="101CB972" w14:textId="77777777" w:rsidTr="0088576E">
        <w:tc>
          <w:tcPr>
            <w:cnfStyle w:val="001000000000" w:firstRow="0" w:lastRow="0" w:firstColumn="1" w:lastColumn="0" w:oddVBand="0" w:evenVBand="0" w:oddHBand="0" w:evenHBand="0" w:firstRowFirstColumn="0" w:firstRowLastColumn="0" w:lastRowFirstColumn="0" w:lastRowLastColumn="0"/>
            <w:tcW w:w="2127" w:type="dxa"/>
          </w:tcPr>
          <w:p w14:paraId="4FDD606D" w14:textId="77777777" w:rsidR="009A19F7" w:rsidRPr="00E65C9D" w:rsidRDefault="009A19F7" w:rsidP="00E65C9D">
            <w:pPr>
              <w:pStyle w:val="INDICATORTEXT"/>
              <w:jc w:val="both"/>
              <w:rPr>
                <w:b/>
                <w:bCs/>
                <w:szCs w:val="18"/>
              </w:rPr>
            </w:pPr>
            <w:r w:rsidRPr="00E65C9D">
              <w:rPr>
                <w:b/>
                <w:bCs/>
                <w:szCs w:val="18"/>
              </w:rPr>
              <w:t>Engagement</w:t>
            </w:r>
          </w:p>
        </w:tc>
        <w:tc>
          <w:tcPr>
            <w:tcW w:w="7087" w:type="dxa"/>
          </w:tcPr>
          <w:p w14:paraId="7AC91AF9" w14:textId="77777777" w:rsidR="009A19F7" w:rsidRPr="009A19F7" w:rsidRDefault="009A19F7" w:rsidP="009A19F7">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9A19F7">
              <w:rPr>
                <w:bCs/>
                <w:szCs w:val="18"/>
              </w:rPr>
              <w:t xml:space="preserve">Engagement refers to interactions between the investor and current or potential investees (which may be companies, governments, municipalities, etc.) on ESG issues. Engagements are undertaken to influence (or identify the need to influence) ESG practices and/or improve ESG disclosure.  </w:t>
            </w:r>
          </w:p>
        </w:tc>
      </w:tr>
      <w:tr w:rsidR="009A19F7" w:rsidRPr="00CF025D" w14:paraId="667187F5" w14:textId="77777777" w:rsidTr="0088576E">
        <w:tc>
          <w:tcPr>
            <w:cnfStyle w:val="001000000000" w:firstRow="0" w:lastRow="0" w:firstColumn="1" w:lastColumn="0" w:oddVBand="0" w:evenVBand="0" w:oddHBand="0" w:evenHBand="0" w:firstRowFirstColumn="0" w:firstRowLastColumn="0" w:lastRowFirstColumn="0" w:lastRowLastColumn="0"/>
            <w:tcW w:w="2127" w:type="dxa"/>
          </w:tcPr>
          <w:p w14:paraId="39030EF9" w14:textId="77777777" w:rsidR="009A19F7" w:rsidRPr="00E65C9D" w:rsidRDefault="009A19F7" w:rsidP="00E65C9D">
            <w:pPr>
              <w:pStyle w:val="INDICATORTEXT"/>
              <w:jc w:val="both"/>
              <w:rPr>
                <w:b/>
                <w:bCs/>
                <w:szCs w:val="18"/>
              </w:rPr>
            </w:pPr>
            <w:r w:rsidRPr="00E65C9D">
              <w:rPr>
                <w:b/>
                <w:bCs/>
                <w:szCs w:val="18"/>
              </w:rPr>
              <w:t>(Proxy) voting</w:t>
            </w:r>
          </w:p>
        </w:tc>
        <w:tc>
          <w:tcPr>
            <w:tcW w:w="7087" w:type="dxa"/>
          </w:tcPr>
          <w:p w14:paraId="45624803" w14:textId="77777777" w:rsidR="009A19F7" w:rsidRPr="009A19F7" w:rsidRDefault="009A19F7" w:rsidP="009A19F7">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9A19F7">
              <w:rPr>
                <w:bCs/>
                <w:szCs w:val="18"/>
              </w:rPr>
              <w:t>Voting refers to voting on management and/or shareholder resolutions as well as filing shareholder resolutions.</w:t>
            </w:r>
          </w:p>
        </w:tc>
      </w:tr>
    </w:tbl>
    <w:p w14:paraId="55AC21F8" w14:textId="77777777" w:rsidR="00903355" w:rsidRDefault="00903355">
      <w:pPr>
        <w:widowControl/>
        <w:autoSpaceDE/>
        <w:autoSpaceDN/>
        <w:adjustRightInd/>
        <w:spacing w:before="0" w:after="0" w:line="240" w:lineRule="auto"/>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44C5D" w14:paraId="52E1C966" w14:textId="77777777" w:rsidTr="0088576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7A007C0" w14:textId="77777777" w:rsidR="00F44C5D" w:rsidRPr="00356CDA" w:rsidRDefault="00F44C5D" w:rsidP="0088576E">
            <w:pPr>
              <w:widowControl/>
              <w:autoSpaceDE/>
              <w:autoSpaceDN/>
              <w:adjustRightInd/>
              <w:spacing w:after="0" w:line="240" w:lineRule="auto"/>
              <w:rPr>
                <w:rStyle w:val="IntenseEmphasis"/>
                <w:b w:val="0"/>
                <w:bCs w:val="0"/>
                <w:iCs w:val="0"/>
                <w:color w:val="FFFFFF" w:themeColor="background1"/>
              </w:rPr>
            </w:pPr>
          </w:p>
        </w:tc>
        <w:tc>
          <w:tcPr>
            <w:tcW w:w="3402" w:type="dxa"/>
          </w:tcPr>
          <w:p w14:paraId="615636BA" w14:textId="77777777" w:rsidR="00F44C5D" w:rsidRPr="00356CDA" w:rsidRDefault="00F44C5D"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437E5F94" w14:textId="77777777" w:rsidR="00F44C5D" w:rsidRPr="00356CDA" w:rsidRDefault="00F44C5D" w:rsidP="0088576E">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62257AB8" w14:textId="77777777" w:rsidR="00F44C5D" w:rsidRPr="00356CDA" w:rsidRDefault="00F44C5D" w:rsidP="0088576E">
            <w:pPr>
              <w:widowControl/>
              <w:autoSpaceDE/>
              <w:autoSpaceDN/>
              <w:adjustRightInd/>
              <w:spacing w:after="0" w:line="240" w:lineRule="auto"/>
              <w:rPr>
                <w:rStyle w:val="IntenseEmphasis"/>
                <w:b w:val="0"/>
                <w:bCs w:val="0"/>
                <w:iCs w:val="0"/>
                <w:color w:val="FFFFFF" w:themeColor="background1"/>
              </w:rPr>
            </w:pPr>
            <w:r w:rsidRPr="00356CDA">
              <w:t>Principle</w:t>
            </w:r>
          </w:p>
        </w:tc>
      </w:tr>
      <w:tr w:rsidR="00F44C5D" w14:paraId="5B7360A3" w14:textId="77777777" w:rsidTr="0088576E">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AF81EC1" w14:textId="77777777" w:rsidR="00F44C5D" w:rsidRPr="00356CDA" w:rsidRDefault="00F44C5D" w:rsidP="0088576E">
            <w:pPr>
              <w:pStyle w:val="SectionIndicatorHeaderText"/>
              <w:rPr>
                <w:rStyle w:val="IntenseEmphasis"/>
                <w:bCs w:val="0"/>
                <w:i w:val="0"/>
                <w:iCs w:val="0"/>
                <w:color w:val="FFFFFF" w:themeColor="background1"/>
              </w:rPr>
            </w:pPr>
            <w:r>
              <w:rPr>
                <w:rStyle w:val="IntenseEmphasis"/>
                <w:i w:val="0"/>
                <w:color w:val="FFFFFF" w:themeColor="background1"/>
              </w:rPr>
              <w:t>OO 11</w:t>
            </w:r>
          </w:p>
        </w:tc>
        <w:tc>
          <w:tcPr>
            <w:tcW w:w="3402" w:type="dxa"/>
          </w:tcPr>
          <w:p w14:paraId="5BC09DA4" w14:textId="77777777" w:rsidR="00F44C5D" w:rsidRPr="00356CDA" w:rsidRDefault="00F44C5D"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076C7A04" w14:textId="77777777" w:rsidR="00F44C5D" w:rsidRPr="00A57E01" w:rsidRDefault="00F44C5D" w:rsidP="0088576E">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6791B255" w14:textId="77777777" w:rsidR="00F44C5D" w:rsidRPr="00356CDA" w:rsidRDefault="00F44C5D" w:rsidP="0088576E">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744F2D6B" w14:textId="77777777" w:rsidR="00E11B5A" w:rsidRDefault="00E11B5A" w:rsidP="00F44C5D">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F44C5D" w14:paraId="631F6FFA" w14:textId="77777777" w:rsidTr="0088576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1C8E6AC4" w14:textId="77777777" w:rsidR="00F44C5D" w:rsidRPr="00903B63" w:rsidRDefault="00F44C5D" w:rsidP="0088576E">
            <w:pPr>
              <w:pStyle w:val="SectionIndicatorHeaderText"/>
              <w:rPr>
                <w:rStyle w:val="IntenseEmphasis"/>
                <w:b w:val="0"/>
                <w:bCs w:val="0"/>
                <w:i w:val="0"/>
                <w:iCs w:val="0"/>
                <w:color w:val="FFFFFF" w:themeColor="background1"/>
              </w:rPr>
            </w:pPr>
            <w:r>
              <w:rPr>
                <w:rStyle w:val="IntenseEmphasis"/>
                <w:i w:val="0"/>
                <w:color w:val="FFFFFF" w:themeColor="background1"/>
              </w:rPr>
              <w:t>OO 11</w:t>
            </w:r>
          </w:p>
        </w:tc>
        <w:tc>
          <w:tcPr>
            <w:tcW w:w="8080" w:type="dxa"/>
            <w:tcBorders>
              <w:top w:val="single" w:sz="4" w:space="0" w:color="0070C0"/>
              <w:bottom w:val="single" w:sz="4" w:space="0" w:color="0070C0"/>
              <w:right w:val="single" w:sz="4" w:space="0" w:color="0070C0"/>
            </w:tcBorders>
            <w:shd w:val="clear" w:color="auto" w:fill="0070C0"/>
          </w:tcPr>
          <w:p w14:paraId="1EA2B5A6" w14:textId="77777777" w:rsidR="00F44C5D" w:rsidRPr="00903B63" w:rsidRDefault="00F44C5D"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44C5D" w14:paraId="2E13DD1D" w14:textId="77777777" w:rsidTr="008857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4817BF62" w14:textId="77777777" w:rsidR="00F44C5D" w:rsidRDefault="00F44C5D" w:rsidP="0088576E">
            <w:pPr>
              <w:pStyle w:val="INDICATORNUMBER"/>
              <w:rPr>
                <w:rStyle w:val="IntenseEmphasis"/>
                <w:b/>
                <w:bCs w:val="0"/>
                <w:i w:val="0"/>
                <w:iCs w:val="0"/>
                <w:color w:val="595959"/>
              </w:rPr>
            </w:pPr>
            <w:r>
              <w:rPr>
                <w:rStyle w:val="IntenseEmphasis"/>
                <w:b/>
                <w:bCs w:val="0"/>
                <w:i w:val="0"/>
                <w:iCs w:val="0"/>
                <w:color w:val="595959"/>
              </w:rPr>
              <w:t>OO 11.1</w:t>
            </w:r>
          </w:p>
        </w:tc>
        <w:tc>
          <w:tcPr>
            <w:tcW w:w="8080" w:type="dxa"/>
            <w:tcBorders>
              <w:top w:val="single" w:sz="4" w:space="0" w:color="0070C0"/>
              <w:right w:val="single" w:sz="4" w:space="0" w:color="0070C0"/>
            </w:tcBorders>
            <w:shd w:val="clear" w:color="auto" w:fill="DAEEF3" w:themeFill="accent5" w:themeFillTint="33"/>
          </w:tcPr>
          <w:p w14:paraId="5215EC37" w14:textId="77777777" w:rsidR="00F44C5D" w:rsidRPr="00F44C5D" w:rsidRDefault="00F44C5D" w:rsidP="0088576E">
            <w:pPr>
              <w:pStyle w:val="INDICATORTEXT"/>
              <w:cnfStyle w:val="000000100000" w:firstRow="0" w:lastRow="0" w:firstColumn="0" w:lastColumn="0" w:oddVBand="0" w:evenVBand="0" w:oddHBand="1" w:evenHBand="0" w:firstRowFirstColumn="0" w:firstRowLastColumn="0" w:lastRowFirstColumn="0" w:lastRowLastColumn="0"/>
            </w:pPr>
            <w:r w:rsidRPr="00F44C5D">
              <w:t>Indicate if in the reporting year you incorporated ESG issues into your investment decisions and/or your active ownership practices in the following internally managed asset classes.</w:t>
            </w:r>
          </w:p>
        </w:tc>
      </w:tr>
      <w:tr w:rsidR="00D800C4" w14:paraId="6F0FED3C" w14:textId="77777777" w:rsidTr="0088576E">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vAlign w:val="top"/>
          </w:tcPr>
          <w:p w14:paraId="4B1660ED" w14:textId="77777777" w:rsidR="00D800C4" w:rsidRDefault="00D800C4" w:rsidP="0088576E">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34913133"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F</w:t>
            </w:r>
            <w:r w:rsidRPr="008F3847">
              <w:t xml:space="preserve">ixed income </w:t>
            </w:r>
            <w:r>
              <w:t>–</w:t>
            </w:r>
            <w:r w:rsidRPr="008F3847">
              <w:t xml:space="preserve"> </w:t>
            </w:r>
            <w:r>
              <w:t xml:space="preserve">corporate </w:t>
            </w:r>
          </w:p>
          <w:p w14:paraId="411947D8"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F</w:t>
            </w:r>
            <w:r w:rsidRPr="008F3847">
              <w:t xml:space="preserve">ixed income </w:t>
            </w:r>
            <w:r>
              <w:t>–</w:t>
            </w:r>
            <w:r w:rsidRPr="008F3847">
              <w:t xml:space="preserve"> </w:t>
            </w:r>
            <w:r>
              <w:t xml:space="preserve">government </w:t>
            </w:r>
          </w:p>
          <w:p w14:paraId="01E60CE7"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D800C4">
              <w:t xml:space="preserve">Fixed Income – other </w:t>
            </w:r>
          </w:p>
          <w:p w14:paraId="7189AED1"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D800C4">
              <w:t>Private debt</w:t>
            </w:r>
          </w:p>
          <w:p w14:paraId="4A046AE8"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8F3847">
              <w:t>Private equity</w:t>
            </w:r>
          </w:p>
          <w:p w14:paraId="2686351A"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P</w:t>
            </w:r>
            <w:r w:rsidRPr="008F3847">
              <w:t>roperty</w:t>
            </w:r>
          </w:p>
          <w:p w14:paraId="05AFF2BA"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I</w:t>
            </w:r>
            <w:r w:rsidRPr="008F3847">
              <w:t>nfrastructure</w:t>
            </w:r>
          </w:p>
          <w:p w14:paraId="49FF7999"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D800C4">
              <w:t>Commodities</w:t>
            </w:r>
          </w:p>
          <w:p w14:paraId="68E8CCFA"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rsidRPr="00D800C4">
              <w:t xml:space="preserve"> Hedge funds</w:t>
            </w:r>
          </w:p>
          <w:p w14:paraId="460C9053"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F</w:t>
            </w:r>
            <w:r w:rsidRPr="00D800C4">
              <w:t>orestry</w:t>
            </w:r>
          </w:p>
          <w:p w14:paraId="6B09A381"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F</w:t>
            </w:r>
            <w:r w:rsidRPr="00D800C4">
              <w:t>armland</w:t>
            </w:r>
          </w:p>
          <w:p w14:paraId="6BD28685"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Inclusive finance</w:t>
            </w:r>
          </w:p>
          <w:p w14:paraId="067F837F"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D800C4">
              <w:t>Cash</w:t>
            </w:r>
          </w:p>
          <w:p w14:paraId="64E45742"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D800C4">
              <w:t>Other (1)</w:t>
            </w:r>
          </w:p>
          <w:p w14:paraId="26F45AB1"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D800C4">
              <w:t>Other (2)</w:t>
            </w:r>
          </w:p>
          <w:p w14:paraId="0747F85E"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None of the above</w:t>
            </w:r>
          </w:p>
        </w:tc>
      </w:tr>
      <w:tr w:rsidR="00D800C4" w14:paraId="5FD91306" w14:textId="77777777" w:rsidTr="0088576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10D14C0" w14:textId="77777777" w:rsidR="00D800C4" w:rsidRDefault="00D800C4" w:rsidP="00D800C4">
            <w:pPr>
              <w:pStyle w:val="INDICATORNUMBER"/>
              <w:rPr>
                <w:rStyle w:val="IntenseEmphasis"/>
                <w:b/>
                <w:bCs w:val="0"/>
                <w:i w:val="0"/>
                <w:iCs w:val="0"/>
                <w:color w:val="595959"/>
              </w:rPr>
            </w:pPr>
            <w:r>
              <w:rPr>
                <w:rStyle w:val="IntenseEmphasis"/>
                <w:b/>
                <w:bCs w:val="0"/>
                <w:i w:val="0"/>
                <w:iCs w:val="0"/>
                <w:color w:val="595959"/>
              </w:rPr>
              <w:t>OO 11.2</w:t>
            </w:r>
          </w:p>
        </w:tc>
        <w:tc>
          <w:tcPr>
            <w:tcW w:w="8080" w:type="dxa"/>
            <w:tcBorders>
              <w:top w:val="single" w:sz="4" w:space="0" w:color="0070C0"/>
              <w:right w:val="single" w:sz="4" w:space="0" w:color="0070C0"/>
            </w:tcBorders>
            <w:shd w:val="clear" w:color="auto" w:fill="DAEEF3" w:themeFill="accent5" w:themeFillTint="33"/>
          </w:tcPr>
          <w:p w14:paraId="7DE1F0A0" w14:textId="77777777" w:rsidR="00D800C4" w:rsidRPr="00D800C4" w:rsidRDefault="00D800C4" w:rsidP="0088576E">
            <w:pPr>
              <w:pStyle w:val="INDICATORTEXT"/>
              <w:cnfStyle w:val="000000100000" w:firstRow="0" w:lastRow="0" w:firstColumn="0" w:lastColumn="0" w:oddVBand="0" w:evenVBand="0" w:oddHBand="1" w:evenHBand="0" w:firstRowFirstColumn="0" w:firstRowLastColumn="0" w:lastRowFirstColumn="0" w:lastRowLastColumn="0"/>
            </w:pPr>
            <w:r w:rsidRPr="00D800C4">
              <w:t>Indicate if in the reporting year you addressed ESG incorporation and/or active ownership in your external manager selection, appointment and/or monitoring processes in the following externally managed asset classes.</w:t>
            </w:r>
          </w:p>
        </w:tc>
      </w:tr>
      <w:tr w:rsidR="00D800C4" w14:paraId="64596788" w14:textId="77777777" w:rsidTr="0088576E">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25BBB269" w14:textId="77777777" w:rsidR="00D800C4" w:rsidRDefault="00D800C4" w:rsidP="0088576E">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2CB828D5"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F</w:t>
            </w:r>
            <w:r w:rsidRPr="008F3847">
              <w:t xml:space="preserve">ixed income </w:t>
            </w:r>
            <w:r>
              <w:t>–</w:t>
            </w:r>
            <w:r w:rsidRPr="008F3847">
              <w:t xml:space="preserve"> </w:t>
            </w:r>
            <w:r>
              <w:t xml:space="preserve">corporate </w:t>
            </w:r>
          </w:p>
          <w:p w14:paraId="3003402F"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F</w:t>
            </w:r>
            <w:r w:rsidRPr="008F3847">
              <w:t xml:space="preserve">ixed income </w:t>
            </w:r>
            <w:r>
              <w:t>–</w:t>
            </w:r>
            <w:r w:rsidRPr="008F3847">
              <w:t xml:space="preserve"> </w:t>
            </w:r>
            <w:r>
              <w:t xml:space="preserve">government </w:t>
            </w:r>
          </w:p>
          <w:p w14:paraId="07C20586"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D800C4">
              <w:t xml:space="preserve">Fixed Income – other </w:t>
            </w:r>
          </w:p>
          <w:p w14:paraId="395A8CDE"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D800C4">
              <w:t>Private debt</w:t>
            </w:r>
          </w:p>
          <w:p w14:paraId="61DAFA69"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8F3847">
              <w:t>Private equity</w:t>
            </w:r>
          </w:p>
          <w:p w14:paraId="28C57F37"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P</w:t>
            </w:r>
            <w:r w:rsidRPr="008F3847">
              <w:t>roperty</w:t>
            </w:r>
          </w:p>
          <w:p w14:paraId="3BAE1821"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I</w:t>
            </w:r>
            <w:r w:rsidRPr="008F3847">
              <w:t>nfrastructure</w:t>
            </w:r>
          </w:p>
          <w:p w14:paraId="20E077D7"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D800C4">
              <w:t>Commodities</w:t>
            </w:r>
          </w:p>
          <w:p w14:paraId="5E624261"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rsidRPr="00D800C4">
              <w:t xml:space="preserve"> Hedge funds</w:t>
            </w:r>
          </w:p>
          <w:p w14:paraId="7A9963D1"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F</w:t>
            </w:r>
            <w:r w:rsidRPr="00D800C4">
              <w:t>orestry</w:t>
            </w:r>
          </w:p>
          <w:p w14:paraId="69974E4C"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F</w:t>
            </w:r>
            <w:r w:rsidRPr="00D800C4">
              <w:t>armland</w:t>
            </w:r>
          </w:p>
          <w:p w14:paraId="6CA39FBC"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Inclusive finance</w:t>
            </w:r>
          </w:p>
          <w:p w14:paraId="5C33DF3D" w14:textId="77777777" w:rsidR="00D800C4" w:rsidRP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D800C4">
              <w:t>Cash</w:t>
            </w:r>
          </w:p>
          <w:p w14:paraId="4D080F63"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D800C4">
              <w:t>Other (1)</w:t>
            </w:r>
          </w:p>
          <w:p w14:paraId="494315D7" w14:textId="77777777" w:rsidR="00D800C4" w:rsidRPr="008F3847"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w:t>
            </w:r>
            <w:r w:rsidRPr="00D800C4">
              <w:t>Other (2)</w:t>
            </w:r>
          </w:p>
          <w:p w14:paraId="2DA9C0E2" w14:textId="77777777" w:rsidR="00D800C4" w:rsidRDefault="00D800C4" w:rsidP="00D800C4">
            <w:pPr>
              <w:pStyle w:val="INDICATORTEXT"/>
              <w:cnfStyle w:val="000000000000" w:firstRow="0" w:lastRow="0" w:firstColumn="0" w:lastColumn="0" w:oddVBand="0" w:evenVBand="0" w:oddHBand="0" w:evenHBand="0" w:firstRowFirstColumn="0" w:firstRowLastColumn="0" w:lastRowFirstColumn="0" w:lastRowLastColumn="0"/>
            </w:pPr>
            <w:r w:rsidRPr="008F3847">
              <w:sym w:font="Wingdings" w:char="F071"/>
            </w:r>
            <w:r>
              <w:t xml:space="preserve"> None of the above</w:t>
            </w:r>
          </w:p>
        </w:tc>
      </w:tr>
    </w:tbl>
    <w:p w14:paraId="54E5A68B" w14:textId="77777777" w:rsidR="00773795" w:rsidRDefault="00773795" w:rsidP="00773795">
      <w:pPr>
        <w:pStyle w:val="NoSpacing"/>
      </w:pPr>
    </w:p>
    <w:tbl>
      <w:tblPr>
        <w:tblStyle w:val="SubSectionIndicatorTableVOLUNTARY"/>
        <w:tblW w:w="9214" w:type="dxa"/>
        <w:tblInd w:w="5" w:type="dxa"/>
        <w:tblLook w:val="04A0" w:firstRow="1" w:lastRow="0" w:firstColumn="1" w:lastColumn="0" w:noHBand="0" w:noVBand="1"/>
      </w:tblPr>
      <w:tblGrid>
        <w:gridCol w:w="1134"/>
        <w:gridCol w:w="8080"/>
      </w:tblGrid>
      <w:tr w:rsidR="00D800C4" w14:paraId="3F97BE9C" w14:textId="77777777" w:rsidTr="0082327F">
        <w:trPr>
          <w:cnfStyle w:val="100000000000" w:firstRow="1" w:lastRow="0" w:firstColumn="0" w:lastColumn="0" w:oddVBand="0" w:evenVBand="0" w:oddHBand="0" w:evenHBand="0" w:firstRowFirstColumn="0" w:firstRowLastColumn="0" w:lastRowFirstColumn="0" w:lastRowLastColumn="0"/>
          <w:trHeight w:val="153"/>
        </w:trPr>
        <w:tc>
          <w:tcPr>
            <w:cnfStyle w:val="001000000100" w:firstRow="0" w:lastRow="0" w:firstColumn="1" w:lastColumn="0" w:oddVBand="0" w:evenVBand="0" w:oddHBand="0" w:evenHBand="0" w:firstRowFirstColumn="1" w:firstRowLastColumn="0" w:lastRowFirstColumn="0" w:lastRowLastColumn="0"/>
            <w:tcW w:w="1134" w:type="dxa"/>
            <w:vMerge w:val="restart"/>
            <w:tcBorders>
              <w:top w:val="single" w:sz="4" w:space="0" w:color="0070C0"/>
              <w:left w:val="single" w:sz="4" w:space="0" w:color="0070C0"/>
              <w:bottom w:val="single" w:sz="4" w:space="0" w:color="0070C0"/>
              <w:right w:val="single" w:sz="4" w:space="0" w:color="auto"/>
            </w:tcBorders>
            <w:shd w:val="clear" w:color="auto" w:fill="D9D9D9" w:themeFill="background1" w:themeFillShade="D9"/>
            <w:vAlign w:val="top"/>
          </w:tcPr>
          <w:p w14:paraId="0933100C" w14:textId="77777777" w:rsidR="00D800C4" w:rsidRPr="00AE100E" w:rsidRDefault="00D800C4" w:rsidP="0088576E">
            <w:pPr>
              <w:pStyle w:val="INDICATORNUMBER"/>
              <w:rPr>
                <w:rStyle w:val="IntenseEmphasis"/>
                <w:b/>
                <w:bCs w:val="0"/>
                <w:i w:val="0"/>
                <w:iCs w:val="0"/>
                <w:color w:val="595959"/>
              </w:rPr>
            </w:pPr>
            <w:r>
              <w:rPr>
                <w:rStyle w:val="IntenseEmphasis"/>
                <w:b/>
                <w:bCs w:val="0"/>
                <w:i w:val="0"/>
                <w:iCs w:val="0"/>
                <w:color w:val="595959"/>
              </w:rPr>
              <w:lastRenderedPageBreak/>
              <w:t xml:space="preserve">OO </w:t>
            </w:r>
            <w:r w:rsidR="00E11B5A">
              <w:rPr>
                <w:rStyle w:val="IntenseEmphasis"/>
                <w:b/>
                <w:bCs w:val="0"/>
                <w:i w:val="0"/>
                <w:iCs w:val="0"/>
                <w:color w:val="595959"/>
              </w:rPr>
              <w:t>11</w:t>
            </w:r>
            <w:r>
              <w:rPr>
                <w:rStyle w:val="IntenseEmphasis"/>
                <w:b/>
                <w:bCs w:val="0"/>
                <w:i w:val="0"/>
                <w:iCs w:val="0"/>
                <w:color w:val="595959"/>
              </w:rPr>
              <w:t>.3</w:t>
            </w:r>
          </w:p>
        </w:tc>
        <w:tc>
          <w:tcPr>
            <w:tcW w:w="8080" w:type="dxa"/>
            <w:tcBorders>
              <w:top w:val="single" w:sz="4" w:space="0" w:color="0070C0"/>
              <w:left w:val="single" w:sz="4" w:space="0" w:color="auto"/>
              <w:right w:val="single" w:sz="4" w:space="0" w:color="0070C0"/>
            </w:tcBorders>
            <w:shd w:val="clear" w:color="auto" w:fill="DAEEF3" w:themeFill="accent5" w:themeFillTint="33"/>
          </w:tcPr>
          <w:p w14:paraId="06FB3EE8" w14:textId="77777777" w:rsidR="00E11B5A" w:rsidRPr="00E11B5A" w:rsidRDefault="004F5143" w:rsidP="0088576E">
            <w:pPr>
              <w:pStyle w:val="INDICATORTEXT"/>
              <w:cnfStyle w:val="100000000000" w:firstRow="1" w:lastRow="0" w:firstColumn="0" w:lastColumn="0" w:oddVBand="0" w:evenVBand="0" w:oddHBand="0" w:evenHBand="0" w:firstRowFirstColumn="0" w:firstRowLastColumn="0" w:lastRowFirstColumn="0" w:lastRowLastColumn="0"/>
            </w:pPr>
            <w:r w:rsidRPr="004F5143">
              <w:t>Ad</w:t>
            </w:r>
            <w:r>
              <w:t>ditional information.</w:t>
            </w:r>
          </w:p>
          <w:p w14:paraId="6FA8F3A4" w14:textId="77777777" w:rsidR="00D800C4" w:rsidRPr="005B4C52" w:rsidRDefault="00D800C4" w:rsidP="0088576E">
            <w:pPr>
              <w:pStyle w:val="INDICATORTEXT"/>
              <w:cnfStyle w:val="100000000000" w:firstRow="1" w:lastRow="0" w:firstColumn="0" w:lastColumn="0" w:oddVBand="0" w:evenVBand="0" w:oddHBand="0" w:evenHBand="0" w:firstRowFirstColumn="0" w:firstRowLastColumn="0" w:lastRowFirstColumn="0" w:lastRowLastColumn="0"/>
            </w:pPr>
            <w:r w:rsidRPr="00C91F46">
              <w:rPr>
                <w:caps/>
                <w:color w:val="0082C8"/>
              </w:rPr>
              <w:t>[Optional]</w:t>
            </w:r>
          </w:p>
        </w:tc>
      </w:tr>
      <w:tr w:rsidR="00D800C4" w14:paraId="00195F29" w14:textId="77777777" w:rsidTr="0082327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D9D9D9" w:themeFill="background1" w:themeFillShade="D9"/>
          </w:tcPr>
          <w:p w14:paraId="3B782D08" w14:textId="77777777" w:rsidR="00D800C4" w:rsidRDefault="00D800C4" w:rsidP="0088576E">
            <w:pPr>
              <w:pStyle w:val="INDICATORNUMBER"/>
              <w:rPr>
                <w:rStyle w:val="IntenseEmphasis"/>
                <w:b/>
                <w:bCs w:val="0"/>
                <w:i w:val="0"/>
                <w:iCs w:val="0"/>
                <w:color w:val="595959"/>
              </w:rPr>
            </w:pPr>
          </w:p>
        </w:tc>
        <w:tc>
          <w:tcPr>
            <w:tcW w:w="8080" w:type="dxa"/>
            <w:tcBorders>
              <w:top w:val="nil"/>
              <w:left w:val="single" w:sz="4" w:space="0" w:color="auto"/>
              <w:bottom w:val="single" w:sz="4" w:space="0" w:color="0070C0"/>
              <w:right w:val="single" w:sz="4" w:space="0" w:color="0070C0"/>
            </w:tcBorders>
            <w:shd w:val="clear" w:color="auto" w:fill="auto"/>
          </w:tcPr>
          <w:p w14:paraId="0C6454E4" w14:textId="77777777" w:rsidR="00D800C4" w:rsidRDefault="00D800C4" w:rsidP="0088576E">
            <w:pPr>
              <w:pStyle w:val="INDICATORTEXT"/>
              <w:cnfStyle w:val="000000100000" w:firstRow="0" w:lastRow="0" w:firstColumn="0" w:lastColumn="0" w:oddVBand="0" w:evenVBand="0" w:oddHBand="1" w:evenHBand="0" w:firstRowFirstColumn="0" w:firstRowLastColumn="0" w:lastRowFirstColumn="0" w:lastRowLastColumn="0"/>
            </w:pPr>
          </w:p>
        </w:tc>
      </w:tr>
    </w:tbl>
    <w:p w14:paraId="68646170" w14:textId="77777777" w:rsidR="00F44C5D" w:rsidRDefault="00F44C5D" w:rsidP="00E11B5A">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E11B5A" w14:paraId="1802C558" w14:textId="77777777" w:rsidTr="0088576E">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6DFAF2B5" w14:textId="77777777" w:rsidR="00E11B5A" w:rsidRPr="00DC20FA" w:rsidRDefault="00E11B5A" w:rsidP="0088576E">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t>OO 11</w:t>
            </w:r>
          </w:p>
        </w:tc>
        <w:tc>
          <w:tcPr>
            <w:tcW w:w="8075" w:type="dxa"/>
          </w:tcPr>
          <w:p w14:paraId="4F3DFC3E" w14:textId="77777777" w:rsidR="00E11B5A" w:rsidRPr="00DC20FA" w:rsidRDefault="00E11B5A"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E11B5A" w:rsidRPr="00D5451C" w14:paraId="3C220E31"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3D598D3F" w14:textId="77777777" w:rsidR="00E11B5A" w:rsidRPr="000D72DF" w:rsidRDefault="00E11B5A" w:rsidP="0088576E">
            <w:pPr>
              <w:pStyle w:val="INDICATORNUMBER"/>
              <w:rPr>
                <w:rStyle w:val="IntenseEmphasis"/>
                <w:b/>
                <w:bCs w:val="0"/>
                <w:i w:val="0"/>
                <w:iCs w:val="0"/>
              </w:rPr>
            </w:pPr>
            <w:r>
              <w:rPr>
                <w:rStyle w:val="IntenseEmphasis"/>
                <w:b/>
                <w:bCs w:val="0"/>
                <w:i w:val="0"/>
                <w:iCs w:val="0"/>
                <w:color w:val="595959"/>
              </w:rPr>
              <w:t>OO 11</w:t>
            </w:r>
          </w:p>
        </w:tc>
        <w:tc>
          <w:tcPr>
            <w:tcW w:w="8075" w:type="dxa"/>
          </w:tcPr>
          <w:p w14:paraId="2F8C8048" w14:textId="77777777" w:rsidR="00E11B5A" w:rsidRPr="00DC20FA" w:rsidRDefault="00E11B5A" w:rsidP="0088576E">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i w:val="0"/>
                <w:iCs w:val="0"/>
                <w:color w:val="595959"/>
                <w:szCs w:val="18"/>
              </w:rPr>
            </w:pPr>
            <w:r w:rsidRPr="00E11B5A">
              <w:rPr>
                <w:bCs/>
                <w:szCs w:val="18"/>
              </w:rPr>
              <w:t>Your responses to this indicator will determine which indicators or modules you will see in later stages of the Reporting Framework.</w:t>
            </w:r>
          </w:p>
        </w:tc>
      </w:tr>
      <w:tr w:rsidR="002D146C" w:rsidRPr="00D5451C" w14:paraId="0E64FC95"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Pr>
          <w:p w14:paraId="018744F2" w14:textId="77777777" w:rsidR="002D146C" w:rsidRDefault="002D146C" w:rsidP="0088576E">
            <w:pPr>
              <w:pStyle w:val="INDICATORNUMBER"/>
              <w:rPr>
                <w:rStyle w:val="IntenseEmphasis"/>
                <w:b/>
                <w:bCs w:val="0"/>
                <w:i w:val="0"/>
                <w:iCs w:val="0"/>
                <w:color w:val="595959"/>
              </w:rPr>
            </w:pPr>
            <w:r>
              <w:rPr>
                <w:rStyle w:val="IntenseEmphasis"/>
                <w:b/>
                <w:bCs w:val="0"/>
                <w:i w:val="0"/>
                <w:iCs w:val="0"/>
                <w:color w:val="595959"/>
              </w:rPr>
              <w:t>OO 11.3</w:t>
            </w:r>
          </w:p>
        </w:tc>
        <w:tc>
          <w:tcPr>
            <w:tcW w:w="8075" w:type="dxa"/>
          </w:tcPr>
          <w:p w14:paraId="3D6CB4E8" w14:textId="77777777" w:rsidR="002D146C" w:rsidRPr="00E11B5A" w:rsidRDefault="002D146C" w:rsidP="002D146C">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2D146C">
              <w:rPr>
                <w:bCs/>
                <w:szCs w:val="18"/>
              </w:rPr>
              <w:t>Th</w:t>
            </w:r>
            <w:r>
              <w:rPr>
                <w:bCs/>
                <w:szCs w:val="18"/>
              </w:rPr>
              <w:t xml:space="preserve">is may include a discussion of </w:t>
            </w:r>
            <w:r w:rsidRPr="002D146C">
              <w:rPr>
                <w:bCs/>
                <w:szCs w:val="18"/>
              </w:rPr>
              <w:t xml:space="preserve">the asset classes in which you are not implementing </w:t>
            </w:r>
            <w:r>
              <w:rPr>
                <w:bCs/>
                <w:szCs w:val="18"/>
              </w:rPr>
              <w:t xml:space="preserve">PRI </w:t>
            </w:r>
            <w:r w:rsidRPr="002D146C">
              <w:rPr>
                <w:bCs/>
                <w:szCs w:val="18"/>
              </w:rPr>
              <w:t xml:space="preserve">Principle 1 </w:t>
            </w:r>
            <w:r>
              <w:rPr>
                <w:bCs/>
                <w:szCs w:val="18"/>
              </w:rPr>
              <w:t xml:space="preserve">about ESG incorporation </w:t>
            </w:r>
            <w:r w:rsidRPr="002D146C">
              <w:rPr>
                <w:bCs/>
                <w:szCs w:val="18"/>
              </w:rPr>
              <w:t>and/or Principle 2</w:t>
            </w:r>
            <w:r>
              <w:rPr>
                <w:bCs/>
                <w:szCs w:val="18"/>
              </w:rPr>
              <w:t xml:space="preserve"> about active ownership</w:t>
            </w:r>
            <w:r w:rsidRPr="002D146C">
              <w:rPr>
                <w:bCs/>
                <w:szCs w:val="18"/>
              </w:rPr>
              <w:t>.</w:t>
            </w:r>
          </w:p>
        </w:tc>
      </w:tr>
      <w:tr w:rsidR="00E11B5A" w:rsidRPr="00D5451C" w14:paraId="07324A86"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2"/>
            <w:tcBorders>
              <w:bottom w:val="single" w:sz="4" w:space="0" w:color="A6A6A6"/>
            </w:tcBorders>
          </w:tcPr>
          <w:p w14:paraId="533A85F8" w14:textId="77777777" w:rsidR="00E11B5A" w:rsidRPr="00CD6615" w:rsidRDefault="00E11B5A" w:rsidP="0088576E">
            <w:pPr>
              <w:pStyle w:val="INDICATORTEXT"/>
              <w:rPr>
                <w:b/>
                <w:szCs w:val="18"/>
              </w:rPr>
            </w:pPr>
            <w:r w:rsidRPr="00CD6615">
              <w:rPr>
                <w:b/>
                <w:szCs w:val="18"/>
              </w:rPr>
              <w:t>LOGIC</w:t>
            </w:r>
          </w:p>
        </w:tc>
      </w:tr>
      <w:tr w:rsidR="00E11B5A" w:rsidRPr="00D5451C" w14:paraId="04A62E1F"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hemeColor="background1" w:themeShade="A6"/>
            </w:tcBorders>
          </w:tcPr>
          <w:p w14:paraId="2F619879" w14:textId="77777777" w:rsidR="00E11B5A" w:rsidRDefault="00E11B5A" w:rsidP="0088576E">
            <w:pPr>
              <w:pStyle w:val="INDICATORNUMBER"/>
              <w:rPr>
                <w:rStyle w:val="IntenseEmphasis"/>
                <w:b/>
                <w:bCs w:val="0"/>
                <w:i w:val="0"/>
                <w:iCs w:val="0"/>
                <w:color w:val="595959"/>
              </w:rPr>
            </w:pPr>
            <w:r>
              <w:rPr>
                <w:rStyle w:val="IntenseEmphasis"/>
                <w:b/>
                <w:bCs w:val="0"/>
                <w:i w:val="0"/>
                <w:iCs w:val="0"/>
                <w:color w:val="595959"/>
              </w:rPr>
              <w:t>OO 11.1</w:t>
            </w:r>
          </w:p>
        </w:tc>
        <w:tc>
          <w:tcPr>
            <w:tcW w:w="8075" w:type="dxa"/>
            <w:tcBorders>
              <w:top w:val="single" w:sz="4" w:space="0" w:color="A6A6A6"/>
              <w:bottom w:val="single" w:sz="4" w:space="0" w:color="A6A6A6" w:themeColor="background1" w:themeShade="A6"/>
            </w:tcBorders>
          </w:tcPr>
          <w:p w14:paraId="4E2330B9" w14:textId="77777777" w:rsidR="00E11B5A" w:rsidRPr="00E11B5A" w:rsidRDefault="00E11B5A" w:rsidP="00E11B5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E11B5A">
              <w:rPr>
                <w:bCs/>
                <w:szCs w:val="18"/>
              </w:rPr>
              <w:t>Internally managed assets:</w:t>
            </w:r>
          </w:p>
          <w:p w14:paraId="37111016" w14:textId="3419FDD7" w:rsidR="00E11B5A" w:rsidRPr="00E11B5A" w:rsidRDefault="00E11B5A" w:rsidP="004C743B">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bCs/>
                <w:szCs w:val="18"/>
              </w:rPr>
            </w:pPr>
            <w:r w:rsidRPr="00E11B5A">
              <w:rPr>
                <w:bCs/>
                <w:szCs w:val="18"/>
              </w:rPr>
              <w:t>For Fixed income - Corporate and Government, the selection will trigger the applicable FIC and FIG indicators in the FI module. However, since FI is a voluntary module the 201</w:t>
            </w:r>
            <w:r w:rsidR="009D1FB5">
              <w:rPr>
                <w:bCs/>
                <w:szCs w:val="18"/>
              </w:rPr>
              <w:t>4</w:t>
            </w:r>
            <w:r w:rsidRPr="00E11B5A">
              <w:rPr>
                <w:bCs/>
                <w:szCs w:val="18"/>
              </w:rPr>
              <w:t>/201</w:t>
            </w:r>
            <w:r w:rsidR="009D1FB5">
              <w:rPr>
                <w:bCs/>
                <w:szCs w:val="18"/>
              </w:rPr>
              <w:t>5</w:t>
            </w:r>
            <w:r w:rsidRPr="00E11B5A">
              <w:rPr>
                <w:bCs/>
                <w:szCs w:val="18"/>
              </w:rPr>
              <w:t xml:space="preserve"> reporting period, you will be able to choose not to report on it.</w:t>
            </w:r>
          </w:p>
          <w:p w14:paraId="24A2DE88" w14:textId="0563D1CE" w:rsidR="00542BB0" w:rsidRDefault="00E11B5A" w:rsidP="004C743B">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bCs/>
                <w:szCs w:val="18"/>
              </w:rPr>
            </w:pPr>
            <w:r w:rsidRPr="00E11B5A">
              <w:rPr>
                <w:bCs/>
                <w:szCs w:val="18"/>
              </w:rPr>
              <w:t>For all other asset classes for which there is a module, this selection will trigger the applicable asset class module. However, if your AUM is below the 10% threshold you will be able to choose not to report on it. In the case of infrastructure, which is also a voluntary module 201</w:t>
            </w:r>
            <w:r w:rsidR="009D1FB5">
              <w:rPr>
                <w:bCs/>
                <w:szCs w:val="18"/>
              </w:rPr>
              <w:t>4</w:t>
            </w:r>
            <w:r w:rsidRPr="00E11B5A">
              <w:rPr>
                <w:bCs/>
                <w:szCs w:val="18"/>
              </w:rPr>
              <w:t>/201</w:t>
            </w:r>
            <w:r w:rsidR="009D1FB5">
              <w:rPr>
                <w:bCs/>
                <w:szCs w:val="18"/>
              </w:rPr>
              <w:t>5</w:t>
            </w:r>
            <w:r w:rsidRPr="00E11B5A">
              <w:rPr>
                <w:bCs/>
                <w:szCs w:val="18"/>
              </w:rPr>
              <w:t xml:space="preserve"> reporting period, you will be able to choose not to report on it even if it is above the threshold.</w:t>
            </w:r>
          </w:p>
          <w:p w14:paraId="173FC646" w14:textId="77777777" w:rsidR="00E11B5A" w:rsidRPr="00542BB0" w:rsidRDefault="00E11B5A" w:rsidP="004C743B">
            <w:pPr>
              <w:pStyle w:val="INDICATORTEXT"/>
              <w:numPr>
                <w:ilvl w:val="0"/>
                <w:numId w:val="11"/>
              </w:numPr>
              <w:cnfStyle w:val="000000000000" w:firstRow="0" w:lastRow="0" w:firstColumn="0" w:lastColumn="0" w:oddVBand="0" w:evenVBand="0" w:oddHBand="0" w:evenHBand="0" w:firstRowFirstColumn="0" w:firstRowLastColumn="0" w:lastRowFirstColumn="0" w:lastRowLastColumn="0"/>
              <w:rPr>
                <w:bCs/>
                <w:szCs w:val="18"/>
              </w:rPr>
            </w:pPr>
            <w:r w:rsidRPr="00542BB0">
              <w:rPr>
                <w:bCs/>
                <w:szCs w:val="18"/>
              </w:rPr>
              <w:t>For all other asset classes for which there is no module</w:t>
            </w:r>
            <w:r w:rsidRPr="00542BB0">
              <w:rPr>
                <w:color w:val="000000"/>
                <w:szCs w:val="18"/>
              </w:rPr>
              <w:t xml:space="preserve">, </w:t>
            </w:r>
            <w:r w:rsidRPr="00542BB0">
              <w:rPr>
                <w:bCs/>
                <w:szCs w:val="18"/>
              </w:rPr>
              <w:t>selecting this option will trigger a free text box in which you can describe your approach.</w:t>
            </w:r>
          </w:p>
        </w:tc>
      </w:tr>
      <w:tr w:rsidR="00E11B5A" w:rsidRPr="00D5451C" w14:paraId="14EDAA03" w14:textId="77777777" w:rsidTr="0088576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tcPr>
          <w:p w14:paraId="764401B2" w14:textId="77777777" w:rsidR="00E11B5A" w:rsidRDefault="00E11B5A" w:rsidP="0088576E">
            <w:pPr>
              <w:pStyle w:val="INDICATORNUMBER"/>
              <w:rPr>
                <w:rStyle w:val="IntenseEmphasis"/>
                <w:b/>
                <w:bCs w:val="0"/>
                <w:i w:val="0"/>
                <w:iCs w:val="0"/>
                <w:color w:val="595959"/>
              </w:rPr>
            </w:pPr>
            <w:r>
              <w:rPr>
                <w:rStyle w:val="IntenseEmphasis"/>
                <w:b/>
                <w:bCs w:val="0"/>
                <w:i w:val="0"/>
                <w:iCs w:val="0"/>
                <w:color w:val="595959"/>
              </w:rPr>
              <w:t>OO 11.2</w:t>
            </w:r>
          </w:p>
        </w:tc>
        <w:tc>
          <w:tcPr>
            <w:tcW w:w="8075" w:type="dxa"/>
            <w:tcBorders>
              <w:top w:val="single" w:sz="4" w:space="0" w:color="A6A6A6" w:themeColor="background1" w:themeShade="A6"/>
            </w:tcBorders>
          </w:tcPr>
          <w:p w14:paraId="2A0210D6" w14:textId="77777777" w:rsidR="00E11B5A" w:rsidRPr="00E11B5A" w:rsidRDefault="00E11B5A" w:rsidP="00E11B5A">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E11B5A">
              <w:rPr>
                <w:bCs/>
                <w:szCs w:val="18"/>
              </w:rPr>
              <w:t>Externally managed assets:</w:t>
            </w:r>
          </w:p>
          <w:p w14:paraId="2C4CAF4B" w14:textId="77777777" w:rsidR="00E11B5A" w:rsidRPr="000A5F39" w:rsidRDefault="00E11B5A" w:rsidP="004C743B">
            <w:pPr>
              <w:pStyle w:val="INDICATORTEXT"/>
              <w:numPr>
                <w:ilvl w:val="0"/>
                <w:numId w:val="12"/>
              </w:numPr>
              <w:cnfStyle w:val="000000000000" w:firstRow="0" w:lastRow="0" w:firstColumn="0" w:lastColumn="0" w:oddVBand="0" w:evenVBand="0" w:oddHBand="0" w:evenHBand="0" w:firstRowFirstColumn="0" w:firstRowLastColumn="0" w:lastRowFirstColumn="0" w:lastRowLastColumn="0"/>
              <w:rPr>
                <w:bCs/>
                <w:szCs w:val="18"/>
              </w:rPr>
            </w:pPr>
            <w:r w:rsidRPr="00E11B5A">
              <w:rPr>
                <w:bCs/>
                <w:szCs w:val="18"/>
              </w:rPr>
              <w:t xml:space="preserve">For all asset classes, this selection will trigger the applicable indicator in </w:t>
            </w:r>
            <w:r w:rsidR="0048337C">
              <w:rPr>
                <w:bCs/>
                <w:szCs w:val="18"/>
              </w:rPr>
              <w:t xml:space="preserve">the </w:t>
            </w:r>
            <w:r w:rsidRPr="00E11B5A">
              <w:rPr>
                <w:bCs/>
                <w:szCs w:val="18"/>
              </w:rPr>
              <w:t>SAM</w:t>
            </w:r>
            <w:r w:rsidR="0048337C">
              <w:rPr>
                <w:bCs/>
                <w:szCs w:val="18"/>
              </w:rPr>
              <w:t xml:space="preserve"> module</w:t>
            </w:r>
            <w:r w:rsidRPr="00E11B5A">
              <w:rPr>
                <w:bCs/>
                <w:szCs w:val="18"/>
              </w:rPr>
              <w:t>. However, if your AUM is below the 10% threshold, you will be able to choose not to report on it.  In the case of FI and infrastructure, since they are voluntary, you will be able to choose not to report on them, even if they are above the threshold</w:t>
            </w:r>
          </w:p>
        </w:tc>
      </w:tr>
    </w:tbl>
    <w:p w14:paraId="7C9FFFCA" w14:textId="77777777" w:rsidR="00F44C5D" w:rsidRDefault="00F44C5D">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82327F" w14:paraId="2CEA2D4B" w14:textId="77777777" w:rsidTr="004F514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2124EC42" w14:textId="77777777" w:rsidR="0082327F" w:rsidRPr="004720C4" w:rsidRDefault="0082327F" w:rsidP="004F5143">
            <w:pPr>
              <w:pStyle w:val="SectionIndicatorHeaderText"/>
              <w:rPr>
                <w:rStyle w:val="IntenseEmphasis"/>
                <w:b w:val="0"/>
                <w:bCs w:val="0"/>
                <w:i w:val="0"/>
                <w:iCs w:val="0"/>
              </w:rPr>
            </w:pPr>
            <w:r>
              <w:rPr>
                <w:rStyle w:val="IntenseEmphasis"/>
                <w:b w:val="0"/>
                <w:i w:val="0"/>
                <w:color w:val="FFFFFF" w:themeColor="background1"/>
              </w:rPr>
              <w:t>OO 1</w:t>
            </w:r>
            <w:r w:rsidR="00477108">
              <w:rPr>
                <w:rStyle w:val="IntenseEmphasis"/>
                <w:b w:val="0"/>
                <w:i w:val="0"/>
                <w:color w:val="FFFFFF" w:themeColor="background1"/>
              </w:rPr>
              <w:t>1</w:t>
            </w:r>
          </w:p>
        </w:tc>
        <w:tc>
          <w:tcPr>
            <w:tcW w:w="7087" w:type="dxa"/>
          </w:tcPr>
          <w:p w14:paraId="20886DD4" w14:textId="77777777" w:rsidR="0082327F" w:rsidRDefault="0082327F" w:rsidP="004F514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82327F" w:rsidRPr="00CF025D" w14:paraId="2EDC3E4A" w14:textId="77777777" w:rsidTr="004F5143">
        <w:tc>
          <w:tcPr>
            <w:cnfStyle w:val="001000000000" w:firstRow="0" w:lastRow="0" w:firstColumn="1" w:lastColumn="0" w:oddVBand="0" w:evenVBand="0" w:oddHBand="0" w:evenHBand="0" w:firstRowFirstColumn="0" w:firstRowLastColumn="0" w:lastRowFirstColumn="0" w:lastRowLastColumn="0"/>
            <w:tcW w:w="2127" w:type="dxa"/>
          </w:tcPr>
          <w:p w14:paraId="2ED85077" w14:textId="77777777" w:rsidR="0082327F" w:rsidRPr="00E65C9D" w:rsidRDefault="0082327F" w:rsidP="004F5143">
            <w:pPr>
              <w:pStyle w:val="INDICATORTEXT"/>
              <w:jc w:val="both"/>
              <w:rPr>
                <w:b/>
                <w:bCs/>
                <w:szCs w:val="18"/>
              </w:rPr>
            </w:pPr>
            <w:r>
              <w:rPr>
                <w:b/>
                <w:bCs/>
                <w:szCs w:val="18"/>
              </w:rPr>
              <w:t>Active ownership</w:t>
            </w:r>
          </w:p>
        </w:tc>
        <w:tc>
          <w:tcPr>
            <w:tcW w:w="7087" w:type="dxa"/>
          </w:tcPr>
          <w:p w14:paraId="3B93C43D" w14:textId="77777777" w:rsidR="0082327F" w:rsidRPr="0082327F" w:rsidRDefault="0082327F" w:rsidP="004F5143">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82327F">
              <w:rPr>
                <w:bCs/>
                <w:szCs w:val="18"/>
              </w:rPr>
              <w:t>Active ownership is the use of the rights and position of ownership to influence the activity or behaviour of investees. This can be applied differently in each asset class. For listed equities it includes both engagement and (proxy) voting (including filing shareholder resolutions). For other asset classes (e.g. fixed income), engagement may still be relevant while (proxy) voting may not.</w:t>
            </w:r>
          </w:p>
        </w:tc>
      </w:tr>
    </w:tbl>
    <w:p w14:paraId="524E6676" w14:textId="77777777" w:rsidR="000236CF" w:rsidRDefault="000236CF"/>
    <w:p w14:paraId="24BDA4F2" w14:textId="77777777" w:rsidR="0082327F" w:rsidRDefault="0082327F"/>
    <w:p w14:paraId="1A6D96DB" w14:textId="77777777" w:rsidR="0082327F" w:rsidRDefault="0082327F"/>
    <w:p w14:paraId="79411936" w14:textId="77777777" w:rsidR="0082327F" w:rsidRDefault="0082327F"/>
    <w:p w14:paraId="51711BA9" w14:textId="77777777" w:rsidR="0082327F" w:rsidRDefault="0082327F">
      <w:pPr>
        <w:sectPr w:rsidR="0082327F" w:rsidSect="00644696">
          <w:headerReference w:type="default" r:id="rId48"/>
          <w:headerReference w:type="first" r:id="rId49"/>
          <w:pgSz w:w="11900" w:h="16840"/>
          <w:pgMar w:top="1440" w:right="1616" w:bottom="1440" w:left="1616" w:header="708" w:footer="708" w:gutter="0"/>
          <w:cols w:space="708"/>
          <w:titlePg/>
          <w:docGrid w:linePitch="360"/>
        </w:sectPr>
      </w:pPr>
    </w:p>
    <w:tbl>
      <w:tblPr>
        <w:tblStyle w:val="SubSectionIndicatorHeaderMANDATORY"/>
        <w:tblW w:w="14034" w:type="dxa"/>
        <w:tblInd w:w="0" w:type="dxa"/>
        <w:tblLook w:val="07E0" w:firstRow="1" w:lastRow="1" w:firstColumn="1" w:lastColumn="1" w:noHBand="1" w:noVBand="1"/>
      </w:tblPr>
      <w:tblGrid>
        <w:gridCol w:w="1134"/>
        <w:gridCol w:w="5954"/>
        <w:gridCol w:w="2977"/>
        <w:gridCol w:w="3969"/>
      </w:tblGrid>
      <w:tr w:rsidR="000236CF" w14:paraId="4F1D545D" w14:textId="77777777" w:rsidTr="00163C6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7B3F03B9" w14:textId="77777777" w:rsidR="000236CF" w:rsidRPr="00356CDA" w:rsidRDefault="000236CF" w:rsidP="00FA7A14">
            <w:pPr>
              <w:widowControl/>
              <w:autoSpaceDE/>
              <w:autoSpaceDN/>
              <w:adjustRightInd/>
              <w:spacing w:before="0" w:after="0" w:line="240" w:lineRule="auto"/>
              <w:rPr>
                <w:rStyle w:val="IntenseEmphasis"/>
                <w:b w:val="0"/>
                <w:bCs w:val="0"/>
                <w:iCs w:val="0"/>
                <w:color w:val="FFFFFF" w:themeColor="background1"/>
              </w:rPr>
            </w:pPr>
          </w:p>
        </w:tc>
        <w:tc>
          <w:tcPr>
            <w:tcW w:w="5954" w:type="dxa"/>
          </w:tcPr>
          <w:p w14:paraId="3B7ECE89" w14:textId="77777777" w:rsidR="000236CF" w:rsidRPr="00356CDA" w:rsidRDefault="000236CF" w:rsidP="00FA7A14">
            <w:pPr>
              <w:widowControl/>
              <w:autoSpaceDE/>
              <w:autoSpaceDN/>
              <w:adjustRightInd/>
              <w:spacing w:before="0"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2977" w:type="dxa"/>
          </w:tcPr>
          <w:p w14:paraId="0AC64134" w14:textId="77777777" w:rsidR="000236CF" w:rsidRPr="00356CDA" w:rsidRDefault="000236CF" w:rsidP="00FA7A14">
            <w:pPr>
              <w:widowControl/>
              <w:autoSpaceDE/>
              <w:autoSpaceDN/>
              <w:adjustRightInd/>
              <w:spacing w:before="0"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3969" w:type="dxa"/>
          </w:tcPr>
          <w:p w14:paraId="72C01CCA" w14:textId="77777777" w:rsidR="000236CF" w:rsidRPr="00356CDA" w:rsidRDefault="000236CF" w:rsidP="00FA7A14">
            <w:pPr>
              <w:widowControl/>
              <w:autoSpaceDE/>
              <w:autoSpaceDN/>
              <w:adjustRightInd/>
              <w:spacing w:before="0" w:after="0" w:line="240" w:lineRule="auto"/>
              <w:rPr>
                <w:rStyle w:val="IntenseEmphasis"/>
                <w:b w:val="0"/>
                <w:bCs w:val="0"/>
                <w:iCs w:val="0"/>
                <w:color w:val="FFFFFF" w:themeColor="background1"/>
              </w:rPr>
            </w:pPr>
            <w:r w:rsidRPr="00356CDA">
              <w:t>Principle</w:t>
            </w:r>
          </w:p>
        </w:tc>
      </w:tr>
      <w:tr w:rsidR="000236CF" w14:paraId="3FD32EE1" w14:textId="77777777" w:rsidTr="00163C64">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33A4BAD" w14:textId="77777777" w:rsidR="000236CF" w:rsidRPr="00356CDA" w:rsidRDefault="000236CF" w:rsidP="00FA7A14">
            <w:pPr>
              <w:pStyle w:val="SectionIndicatorHeaderText"/>
              <w:spacing w:before="0" w:after="0"/>
              <w:rPr>
                <w:rStyle w:val="IntenseEmphasis"/>
                <w:bCs w:val="0"/>
                <w:i w:val="0"/>
                <w:iCs w:val="0"/>
                <w:color w:val="FFFFFF" w:themeColor="background1"/>
              </w:rPr>
            </w:pPr>
            <w:r>
              <w:rPr>
                <w:rStyle w:val="IntenseEmphasis"/>
                <w:i w:val="0"/>
                <w:color w:val="FFFFFF" w:themeColor="background1"/>
              </w:rPr>
              <w:t>OO 12</w:t>
            </w:r>
          </w:p>
        </w:tc>
        <w:tc>
          <w:tcPr>
            <w:tcW w:w="5954" w:type="dxa"/>
          </w:tcPr>
          <w:p w14:paraId="5E760828" w14:textId="77777777" w:rsidR="000236CF" w:rsidRPr="00356CDA" w:rsidRDefault="000236CF" w:rsidP="00FA7A14">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2977" w:type="dxa"/>
          </w:tcPr>
          <w:p w14:paraId="7123DE57" w14:textId="77777777" w:rsidR="000236CF" w:rsidRPr="00A57E01" w:rsidRDefault="000236CF" w:rsidP="00FA7A14">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3969" w:type="dxa"/>
          </w:tcPr>
          <w:p w14:paraId="08159A75" w14:textId="77777777" w:rsidR="000236CF" w:rsidRPr="00356CDA" w:rsidRDefault="000236CF" w:rsidP="00FA7A14">
            <w:pPr>
              <w:pStyle w:val="SectionIndicatorHeaderText"/>
              <w:spacing w:before="0" w:after="0"/>
              <w:rPr>
                <w:rStyle w:val="IntenseEmphasis"/>
                <w:bCs w:val="0"/>
                <w:i w:val="0"/>
                <w:iCs w:val="0"/>
                <w:color w:val="FFFFFF" w:themeColor="background1"/>
              </w:rPr>
            </w:pPr>
            <w:r>
              <w:rPr>
                <w:rStyle w:val="IntenseEmphasis"/>
                <w:i w:val="0"/>
                <w:color w:val="FFFFFF" w:themeColor="background1"/>
              </w:rPr>
              <w:t>GENERAL</w:t>
            </w:r>
          </w:p>
        </w:tc>
      </w:tr>
    </w:tbl>
    <w:p w14:paraId="23BA464E" w14:textId="77777777" w:rsidR="000236CF" w:rsidRDefault="000236CF" w:rsidP="00666413">
      <w:pPr>
        <w:pStyle w:val="INDICATORNUMBER"/>
        <w:spacing w:before="0" w:after="0"/>
      </w:pPr>
    </w:p>
    <w:tbl>
      <w:tblPr>
        <w:tblStyle w:val="SubSectionIndicatorTableVOLUNTARY"/>
        <w:tblW w:w="14034" w:type="dxa"/>
        <w:tblInd w:w="5" w:type="dxa"/>
        <w:tblBorders>
          <w:top w:val="single" w:sz="4" w:space="0" w:color="0070C0"/>
          <w:left w:val="single" w:sz="4" w:space="0" w:color="0070C0"/>
          <w:bottom w:val="single" w:sz="4" w:space="0" w:color="0070C0"/>
          <w:right w:val="single" w:sz="4" w:space="0" w:color="0070C0"/>
          <w:insideV w:val="single" w:sz="4" w:space="0" w:color="D9D9D9" w:themeColor="background1" w:themeShade="D9"/>
        </w:tblBorders>
        <w:tblLook w:val="04A0" w:firstRow="1" w:lastRow="0" w:firstColumn="1" w:lastColumn="0" w:noHBand="0" w:noVBand="1"/>
      </w:tblPr>
      <w:tblGrid>
        <w:gridCol w:w="1134"/>
        <w:gridCol w:w="5670"/>
        <w:gridCol w:w="7230"/>
      </w:tblGrid>
      <w:tr w:rsidR="000236CF" w14:paraId="47A6EE0B" w14:textId="77777777" w:rsidTr="00163C64">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bottom w:val="nil"/>
              <w:right w:val="single" w:sz="4" w:space="0" w:color="7F7F7F" w:themeColor="text1" w:themeTint="80"/>
            </w:tcBorders>
            <w:shd w:val="clear" w:color="auto" w:fill="00B0F0"/>
          </w:tcPr>
          <w:p w14:paraId="3C27ECA3" w14:textId="77777777" w:rsidR="000236CF" w:rsidRPr="00903B63" w:rsidRDefault="000236CF" w:rsidP="00FA7A14">
            <w:pPr>
              <w:pStyle w:val="SectionIndicatorHeaderText"/>
              <w:spacing w:before="20" w:after="20"/>
              <w:rPr>
                <w:rStyle w:val="IntenseEmphasis"/>
                <w:b w:val="0"/>
                <w:bCs w:val="0"/>
                <w:i w:val="0"/>
                <w:iCs w:val="0"/>
                <w:color w:val="FFFFFF" w:themeColor="background1"/>
              </w:rPr>
            </w:pPr>
            <w:r>
              <w:rPr>
                <w:rStyle w:val="IntenseEmphasis"/>
                <w:i w:val="0"/>
                <w:color w:val="FFFFFF" w:themeColor="background1"/>
              </w:rPr>
              <w:t>OO 12</w:t>
            </w:r>
          </w:p>
        </w:tc>
        <w:tc>
          <w:tcPr>
            <w:tcW w:w="12900" w:type="dxa"/>
            <w:gridSpan w:val="2"/>
            <w:tcBorders>
              <w:top w:val="single" w:sz="4" w:space="0" w:color="0070C0"/>
              <w:left w:val="single" w:sz="4" w:space="0" w:color="7F7F7F" w:themeColor="text1" w:themeTint="80"/>
              <w:bottom w:val="none" w:sz="0" w:space="0" w:color="auto"/>
            </w:tcBorders>
            <w:shd w:val="clear" w:color="auto" w:fill="0070C0"/>
          </w:tcPr>
          <w:p w14:paraId="62ADFBEF" w14:textId="77777777" w:rsidR="000236CF" w:rsidRPr="00903B63" w:rsidRDefault="000236CF" w:rsidP="00FA7A14">
            <w:pPr>
              <w:pStyle w:val="SectionIndicatorHeaderBOLD"/>
              <w:spacing w:before="20" w:after="2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D064A" w14:paraId="76AF8312" w14:textId="77777777" w:rsidTr="00163C6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bottom w:val="single" w:sz="4" w:space="0" w:color="A6A6A6" w:themeColor="background1" w:themeShade="A6"/>
              <w:right w:val="single" w:sz="4" w:space="0" w:color="7F7F7F" w:themeColor="text1" w:themeTint="80"/>
            </w:tcBorders>
            <w:vAlign w:val="top"/>
          </w:tcPr>
          <w:p w14:paraId="6A06FD40" w14:textId="77777777" w:rsidR="007D064A" w:rsidRDefault="007D064A" w:rsidP="00FA7A14">
            <w:pPr>
              <w:pStyle w:val="INDICATORNUMBER"/>
              <w:spacing w:before="20" w:after="20"/>
              <w:rPr>
                <w:rStyle w:val="IntenseEmphasis"/>
                <w:b/>
                <w:bCs w:val="0"/>
                <w:i w:val="0"/>
                <w:iCs w:val="0"/>
                <w:color w:val="595959"/>
              </w:rPr>
            </w:pPr>
            <w:r>
              <w:rPr>
                <w:rStyle w:val="IntenseEmphasis"/>
                <w:b/>
                <w:bCs w:val="0"/>
                <w:i w:val="0"/>
                <w:iCs w:val="0"/>
                <w:color w:val="595959"/>
              </w:rPr>
              <w:t>OO 12.1</w:t>
            </w:r>
          </w:p>
        </w:tc>
        <w:tc>
          <w:tcPr>
            <w:tcW w:w="12900" w:type="dxa"/>
            <w:gridSpan w:val="2"/>
            <w:tcBorders>
              <w:top w:val="none" w:sz="0" w:space="0" w:color="auto"/>
              <w:left w:val="single" w:sz="4" w:space="0" w:color="7F7F7F" w:themeColor="text1" w:themeTint="80"/>
              <w:bottom w:val="none" w:sz="0" w:space="0" w:color="auto"/>
            </w:tcBorders>
            <w:shd w:val="clear" w:color="auto" w:fill="DAEEF3" w:themeFill="accent5" w:themeFillTint="33"/>
          </w:tcPr>
          <w:p w14:paraId="47F98840" w14:textId="77777777" w:rsidR="001A0468"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pPr>
            <w:r w:rsidRPr="000236CF">
              <w:t xml:space="preserve">The modules and sections that you will be required to complete are listed below. </w:t>
            </w:r>
          </w:p>
          <w:p w14:paraId="292E779D" w14:textId="7DB55D7A" w:rsidR="007D064A" w:rsidRPr="001A0468" w:rsidRDefault="001A0468"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i/>
              </w:rPr>
            </w:pPr>
            <w:r w:rsidRPr="001A0468">
              <w:rPr>
                <w:i/>
              </w:rPr>
              <w:t>This list is based on the percentages provided in your AUM breakdown and your responses to the gateway indicators. You are only required to report on asset classes that represent 10% or more of your AUM. You may report voluntarily on any applicable modules or sections by selecting them from the list. Fixed Income and Infrastructure are voluntary.</w:t>
            </w:r>
          </w:p>
        </w:tc>
      </w:tr>
      <w:tr w:rsidR="007D064A" w14:paraId="0F5973BC" w14:textId="77777777" w:rsidTr="00323436">
        <w:trPr>
          <w:trHeight w:val="327"/>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vAlign w:val="top"/>
          </w:tcPr>
          <w:p w14:paraId="46443CDB" w14:textId="77777777" w:rsidR="007D064A" w:rsidRPr="00702173" w:rsidRDefault="007D064A" w:rsidP="00FA7A14">
            <w:pPr>
              <w:pStyle w:val="INDICATORNUMBER"/>
              <w:spacing w:before="20" w:after="20"/>
              <w:rPr>
                <w:rStyle w:val="IntenseEmphasis"/>
                <w:bCs w:val="0"/>
                <w:i w:val="0"/>
                <w:iCs w:val="0"/>
                <w:color w:val="595959"/>
              </w:rPr>
            </w:pPr>
          </w:p>
        </w:tc>
        <w:tc>
          <w:tcPr>
            <w:tcW w:w="12900" w:type="dxa"/>
            <w:gridSpan w:val="2"/>
            <w:tcBorders>
              <w:left w:val="single" w:sz="4" w:space="0" w:color="7F7F7F" w:themeColor="text1" w:themeTint="80"/>
            </w:tcBorders>
            <w:shd w:val="clear" w:color="auto" w:fill="A6A6A6" w:themeFill="background1" w:themeFillShade="A6"/>
          </w:tcPr>
          <w:p w14:paraId="42DF6604" w14:textId="77777777" w:rsidR="007D064A" w:rsidRPr="001151EF" w:rsidRDefault="007D064A" w:rsidP="00FA7A14">
            <w:pPr>
              <w:pStyle w:val="INDICATORTEXT"/>
              <w:spacing w:before="20" w:after="20"/>
              <w:cnfStyle w:val="000000000000" w:firstRow="0" w:lastRow="0" w:firstColumn="0" w:lastColumn="0" w:oddVBand="0" w:evenVBand="0" w:oddHBand="0" w:evenHBand="0" w:firstRowFirstColumn="0" w:firstRowLastColumn="0" w:lastRowFirstColumn="0" w:lastRowLastColumn="0"/>
              <w:rPr>
                <w:b/>
                <w:color w:val="FFFFFF" w:themeColor="background1"/>
              </w:rPr>
            </w:pPr>
            <w:r w:rsidRPr="001151EF">
              <w:rPr>
                <w:b/>
                <w:color w:val="FFFFFF" w:themeColor="background1"/>
              </w:rPr>
              <w:t>Core modules</w:t>
            </w:r>
          </w:p>
        </w:tc>
      </w:tr>
      <w:tr w:rsidR="007D064A" w14:paraId="4FCBA55D" w14:textId="77777777" w:rsidTr="00163C6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vAlign w:val="top"/>
          </w:tcPr>
          <w:p w14:paraId="75B9A353" w14:textId="77777777" w:rsidR="007D064A" w:rsidRPr="00702173" w:rsidRDefault="007D064A" w:rsidP="00FA7A14">
            <w:pPr>
              <w:pStyle w:val="INDICATORNUMBER"/>
              <w:spacing w:before="20" w:after="20"/>
              <w:rPr>
                <w:rStyle w:val="IntenseEmphasis"/>
                <w:bCs w:val="0"/>
                <w:i w:val="0"/>
                <w:iCs w:val="0"/>
                <w:color w:val="595959"/>
              </w:rPr>
            </w:pPr>
          </w:p>
        </w:tc>
        <w:tc>
          <w:tcPr>
            <w:tcW w:w="12900" w:type="dxa"/>
            <w:gridSpan w:val="2"/>
            <w:tcBorders>
              <w:top w:val="none" w:sz="0" w:space="0" w:color="auto"/>
              <w:left w:val="single" w:sz="4" w:space="0" w:color="7F7F7F" w:themeColor="text1" w:themeTint="80"/>
              <w:bottom w:val="none" w:sz="0" w:space="0" w:color="auto"/>
            </w:tcBorders>
            <w:shd w:val="clear" w:color="auto" w:fill="auto"/>
          </w:tcPr>
          <w:p w14:paraId="6DBB918C" w14:textId="77777777" w:rsidR="007D064A" w:rsidRPr="008F3847"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pPr>
            <w:r w:rsidRPr="008F3847">
              <w:sym w:font="Wingdings" w:char="F071"/>
            </w:r>
            <w:r>
              <w:t xml:space="preserve"> </w:t>
            </w:r>
            <w:r w:rsidRPr="001151EF">
              <w:rPr>
                <w:bCs/>
              </w:rPr>
              <w:t>Organisational Overview</w:t>
            </w:r>
          </w:p>
        </w:tc>
      </w:tr>
      <w:tr w:rsidR="007D064A" w14:paraId="3D2F2681" w14:textId="77777777" w:rsidTr="00163C6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vAlign w:val="top"/>
          </w:tcPr>
          <w:p w14:paraId="5293C437" w14:textId="77777777" w:rsidR="007D064A" w:rsidRPr="00702173" w:rsidRDefault="007D064A" w:rsidP="00FA7A14">
            <w:pPr>
              <w:pStyle w:val="INDICATORNUMBER"/>
              <w:spacing w:before="20" w:after="20"/>
              <w:rPr>
                <w:rStyle w:val="IntenseEmphasis"/>
                <w:bCs w:val="0"/>
                <w:i w:val="0"/>
                <w:iCs w:val="0"/>
                <w:color w:val="595959"/>
              </w:rPr>
            </w:pPr>
          </w:p>
        </w:tc>
        <w:tc>
          <w:tcPr>
            <w:tcW w:w="12900" w:type="dxa"/>
            <w:gridSpan w:val="2"/>
            <w:tcBorders>
              <w:left w:val="single" w:sz="4" w:space="0" w:color="7F7F7F" w:themeColor="text1" w:themeTint="80"/>
            </w:tcBorders>
            <w:shd w:val="clear" w:color="auto" w:fill="auto"/>
          </w:tcPr>
          <w:p w14:paraId="09DB4D3F" w14:textId="77777777" w:rsidR="007D064A" w:rsidRPr="008F3847" w:rsidRDefault="007D064A" w:rsidP="00FA7A14">
            <w:pPr>
              <w:pStyle w:val="INDICATORTEXT"/>
              <w:spacing w:before="20" w:after="20"/>
              <w:cnfStyle w:val="000000000000" w:firstRow="0" w:lastRow="0" w:firstColumn="0" w:lastColumn="0" w:oddVBand="0" w:evenVBand="0" w:oddHBand="0" w:evenHBand="0" w:firstRowFirstColumn="0" w:firstRowLastColumn="0" w:lastRowFirstColumn="0" w:lastRowLastColumn="0"/>
            </w:pPr>
            <w:r w:rsidRPr="008F3847">
              <w:sym w:font="Wingdings" w:char="F071"/>
            </w:r>
            <w:r w:rsidRPr="001151EF">
              <w:rPr>
                <w:rFonts w:ascii="Alright Sans Regular" w:eastAsia="BatangChe" w:hAnsi="Alright Sans Regular"/>
                <w:bCs/>
                <w:color w:val="000000"/>
                <w:sz w:val="20"/>
                <w:lang w:eastAsia="nl-NL"/>
              </w:rPr>
              <w:t xml:space="preserve"> </w:t>
            </w:r>
            <w:r w:rsidRPr="00702173">
              <w:rPr>
                <w:bCs/>
              </w:rPr>
              <w:t>O</w:t>
            </w:r>
            <w:r w:rsidRPr="001151EF">
              <w:rPr>
                <w:bCs/>
              </w:rPr>
              <w:t>verarching Approach (including asset classes which do not have a separate module)</w:t>
            </w:r>
          </w:p>
        </w:tc>
      </w:tr>
      <w:tr w:rsidR="007D064A" w14:paraId="436255CB" w14:textId="77777777" w:rsidTr="00323436">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shd w:val="clear" w:color="auto" w:fill="A6A6A6" w:themeFill="background1" w:themeFillShade="A6"/>
            <w:vAlign w:val="top"/>
          </w:tcPr>
          <w:p w14:paraId="54E4FAAE" w14:textId="77777777" w:rsidR="007D064A" w:rsidRDefault="007D064A" w:rsidP="00FA7A14">
            <w:pPr>
              <w:pStyle w:val="INDICATORNUMBER"/>
              <w:spacing w:before="20" w:after="20"/>
              <w:rPr>
                <w:rStyle w:val="IntenseEmphasis"/>
                <w:b/>
                <w:bCs w:val="0"/>
                <w:i w:val="0"/>
                <w:iCs w:val="0"/>
                <w:color w:val="595959"/>
              </w:rPr>
            </w:pPr>
          </w:p>
        </w:tc>
        <w:tc>
          <w:tcPr>
            <w:tcW w:w="5670" w:type="dxa"/>
            <w:tcBorders>
              <w:top w:val="none" w:sz="0" w:space="0" w:color="auto"/>
              <w:left w:val="single" w:sz="4" w:space="0" w:color="7F7F7F" w:themeColor="text1" w:themeTint="80"/>
            </w:tcBorders>
            <w:shd w:val="clear" w:color="auto" w:fill="A6A6A6" w:themeFill="background1" w:themeFillShade="A6"/>
          </w:tcPr>
          <w:p w14:paraId="6F71BA8D" w14:textId="77777777" w:rsidR="007D064A" w:rsidRPr="008F3847"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pPr>
            <w:r w:rsidRPr="00702173">
              <w:rPr>
                <w:b/>
                <w:color w:val="FFFFFF" w:themeColor="background1"/>
              </w:rPr>
              <w:t>RI implementation directly or via service providers</w:t>
            </w:r>
          </w:p>
        </w:tc>
        <w:tc>
          <w:tcPr>
            <w:tcW w:w="7230" w:type="dxa"/>
            <w:tcBorders>
              <w:top w:val="none" w:sz="0" w:space="0" w:color="auto"/>
            </w:tcBorders>
            <w:shd w:val="clear" w:color="auto" w:fill="A6A6A6" w:themeFill="background1" w:themeFillShade="A6"/>
          </w:tcPr>
          <w:p w14:paraId="790EAF27" w14:textId="77777777" w:rsidR="007D064A" w:rsidRPr="008F3847"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pPr>
            <w:r w:rsidRPr="00702173">
              <w:rPr>
                <w:b/>
                <w:color w:val="FFFFFF" w:themeColor="background1"/>
              </w:rPr>
              <w:t>RI implementation via external managers</w:t>
            </w:r>
          </w:p>
        </w:tc>
      </w:tr>
      <w:tr w:rsidR="0039187D" w14:paraId="60771F65" w14:textId="77777777" w:rsidTr="00163C64">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A6A6A6" w:themeColor="background1" w:themeShade="A6"/>
              <w:right w:val="single" w:sz="4" w:space="0" w:color="7F7F7F" w:themeColor="text1" w:themeTint="80"/>
            </w:tcBorders>
            <w:vAlign w:val="top"/>
          </w:tcPr>
          <w:p w14:paraId="2E821281" w14:textId="77777777" w:rsidR="007D064A" w:rsidRDefault="007D064A" w:rsidP="00FA7A14">
            <w:pPr>
              <w:pStyle w:val="INDICATORNUMBER"/>
              <w:spacing w:before="20" w:after="20"/>
              <w:rPr>
                <w:rStyle w:val="IntenseEmphasis"/>
                <w:b/>
                <w:bCs w:val="0"/>
                <w:i w:val="0"/>
                <w:iCs w:val="0"/>
                <w:color w:val="595959"/>
              </w:rPr>
            </w:pPr>
          </w:p>
        </w:tc>
        <w:tc>
          <w:tcPr>
            <w:tcW w:w="5670" w:type="dxa"/>
            <w:tcBorders>
              <w:top w:val="nil"/>
              <w:left w:val="single" w:sz="4" w:space="0" w:color="7F7F7F" w:themeColor="text1" w:themeTint="80"/>
              <w:bottom w:val="single" w:sz="4" w:space="0" w:color="A6A6A6" w:themeColor="background1" w:themeShade="A6"/>
              <w:right w:val="single" w:sz="4" w:space="0" w:color="A6A6A6" w:themeColor="background1" w:themeShade="A6"/>
            </w:tcBorders>
            <w:shd w:val="clear" w:color="auto" w:fill="auto"/>
            <w:vAlign w:val="top"/>
          </w:tcPr>
          <w:p w14:paraId="4F0CBCD3" w14:textId="77777777" w:rsidR="007D064A"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rPr>
            </w:pPr>
            <w:r w:rsidRPr="00351E04">
              <w:rPr>
                <w:bCs/>
              </w:rPr>
              <w:t>Direct - Listed Equity incorporation</w:t>
            </w:r>
          </w:p>
          <w:p w14:paraId="36B4BBF3" w14:textId="77777777" w:rsidR="007D064A" w:rsidRPr="002C6DC6"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rPr>
            </w:pPr>
            <w:r w:rsidRPr="002C6DC6">
              <w:rPr>
                <w:bCs/>
              </w:rPr>
              <w:t>Direct – Listed Equity active ownership</w:t>
            </w:r>
          </w:p>
          <w:p w14:paraId="4E9B3630" w14:textId="77777777" w:rsidR="007D064A" w:rsidRPr="002C6DC6" w:rsidRDefault="007D064A" w:rsidP="00FA7A14">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rPr>
            </w:pPr>
            <w:r w:rsidRPr="002C6DC6">
              <w:rPr>
                <w:bCs/>
              </w:rPr>
              <w:t>Direct – Engagements</w:t>
            </w:r>
          </w:p>
          <w:p w14:paraId="337AB245" w14:textId="77777777" w:rsidR="007D064A" w:rsidRPr="002C6DC6" w:rsidRDefault="007D064A" w:rsidP="00FA7A14">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rPr>
            </w:pPr>
            <w:r w:rsidRPr="002C6DC6">
              <w:rPr>
                <w:bCs/>
              </w:rPr>
              <w:t>Direct – (Proxy) voting</w:t>
            </w:r>
          </w:p>
          <w:p w14:paraId="0515CAF3" w14:textId="77777777" w:rsidR="007D064A" w:rsidRPr="002C6DC6"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rPr>
            </w:pPr>
            <w:r w:rsidRPr="002C6DC6">
              <w:rPr>
                <w:bCs/>
              </w:rPr>
              <w:t>Direct- Fixed Income</w:t>
            </w:r>
          </w:p>
          <w:p w14:paraId="30178380" w14:textId="77777777" w:rsidR="007D064A" w:rsidRPr="002C6DC6" w:rsidRDefault="007D064A" w:rsidP="00FA7A14">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rPr>
            </w:pPr>
            <w:r w:rsidRPr="002C6DC6">
              <w:rPr>
                <w:bCs/>
              </w:rPr>
              <w:t xml:space="preserve">Direct – Fixed Income - Corporate </w:t>
            </w:r>
          </w:p>
          <w:p w14:paraId="111C9A52" w14:textId="77777777" w:rsidR="007D064A" w:rsidRPr="002C6DC6" w:rsidRDefault="007D064A" w:rsidP="00FA7A14">
            <w:pPr>
              <w:pStyle w:val="INDICATORTEXT"/>
              <w:numPr>
                <w:ilvl w:val="1"/>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rPr>
            </w:pPr>
            <w:r w:rsidRPr="002C6DC6">
              <w:rPr>
                <w:bCs/>
              </w:rPr>
              <w:t xml:space="preserve">Direct – Fixed Income - Government </w:t>
            </w:r>
          </w:p>
          <w:p w14:paraId="115906F2" w14:textId="77777777" w:rsidR="007D064A" w:rsidRPr="002C6DC6"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rPr>
            </w:pPr>
            <w:r w:rsidRPr="002C6DC6">
              <w:rPr>
                <w:bCs/>
              </w:rPr>
              <w:t>Direct - Private Equity</w:t>
            </w:r>
          </w:p>
          <w:p w14:paraId="1F6C2C83" w14:textId="77777777" w:rsidR="007D064A" w:rsidRPr="002C6DC6"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rPr>
            </w:pPr>
            <w:r w:rsidRPr="002C6DC6">
              <w:rPr>
                <w:bCs/>
              </w:rPr>
              <w:t xml:space="preserve">Direct - Property </w:t>
            </w:r>
          </w:p>
          <w:p w14:paraId="13F452B8" w14:textId="77777777" w:rsidR="007D064A" w:rsidRPr="002C6DC6"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rPr>
            </w:pPr>
            <w:r w:rsidRPr="002C6DC6">
              <w:rPr>
                <w:bCs/>
              </w:rPr>
              <w:t>Direct - Infrastructure</w:t>
            </w:r>
          </w:p>
          <w:p w14:paraId="1F160801" w14:textId="77777777" w:rsidR="007D064A" w:rsidRPr="008F3847"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pPr>
            <w:r w:rsidRPr="002C6DC6">
              <w:rPr>
                <w:bCs/>
              </w:rPr>
              <w:t>Direct - Inclusive Finance</w:t>
            </w:r>
          </w:p>
        </w:tc>
        <w:tc>
          <w:tcPr>
            <w:tcW w:w="7230" w:type="dxa"/>
            <w:tcBorders>
              <w:top w:val="nil"/>
              <w:left w:val="single" w:sz="4" w:space="0" w:color="A6A6A6" w:themeColor="background1" w:themeShade="A6"/>
              <w:bottom w:val="single" w:sz="4" w:space="0" w:color="A6A6A6" w:themeColor="background1" w:themeShade="A6"/>
            </w:tcBorders>
            <w:shd w:val="clear" w:color="auto" w:fill="auto"/>
          </w:tcPr>
          <w:p w14:paraId="2B3DD9D1" w14:textId="77777777" w:rsidR="007D064A" w:rsidRPr="002C6DC6" w:rsidRDefault="007D064A" w:rsidP="00FA7A14">
            <w:pPr>
              <w:pStyle w:val="INDICATORTEXT"/>
              <w:numPr>
                <w:ilvl w:val="0"/>
                <w:numId w:val="13"/>
              </w:numPr>
              <w:spacing w:beforeLines="40" w:before="96" w:afterLines="40" w:after="96"/>
              <w:ind w:hanging="357"/>
              <w:cnfStyle w:val="000000000000" w:firstRow="0" w:lastRow="0" w:firstColumn="0" w:lastColumn="0" w:oddVBand="0" w:evenVBand="0" w:oddHBand="0" w:evenHBand="0" w:firstRowFirstColumn="0" w:firstRowLastColumn="0" w:lastRowFirstColumn="0" w:lastRowLastColumn="0"/>
              <w:rPr>
                <w:bCs/>
              </w:rPr>
            </w:pPr>
            <w:r w:rsidRPr="002C6DC6">
              <w:rPr>
                <w:bCs/>
              </w:rPr>
              <w:t>Indirect - Selection, Appointment and Monitoring of External Managers</w:t>
            </w:r>
          </w:p>
          <w:p w14:paraId="7ED9FD64"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Indirect – Listed Equities</w:t>
            </w:r>
          </w:p>
          <w:p w14:paraId="0BDAD6B3"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 xml:space="preserve">Indirect – Fixed Income - Corporate </w:t>
            </w:r>
          </w:p>
          <w:p w14:paraId="656B3DC2"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 xml:space="preserve">Indirect – Fixed Income - Government </w:t>
            </w:r>
          </w:p>
          <w:p w14:paraId="5E2D262C"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Indirect – Fixed Income - Other</w:t>
            </w:r>
          </w:p>
          <w:p w14:paraId="051E5901"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Indirect – Private Debt</w:t>
            </w:r>
          </w:p>
          <w:p w14:paraId="784927DE"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Indirect – Private Equity</w:t>
            </w:r>
          </w:p>
          <w:p w14:paraId="298B6BCE"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Indirect – Property</w:t>
            </w:r>
          </w:p>
          <w:p w14:paraId="64B396EC"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Indirect – Infrastructure</w:t>
            </w:r>
          </w:p>
          <w:p w14:paraId="58B1DAD0"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Indirect – Commodities</w:t>
            </w:r>
          </w:p>
          <w:p w14:paraId="3A2439CD"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Indirect – Hedge funds</w:t>
            </w:r>
          </w:p>
          <w:p w14:paraId="1ACA37F4"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Indirect – Forestry</w:t>
            </w:r>
          </w:p>
          <w:p w14:paraId="5AD1543F"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Indirect – Farmland</w:t>
            </w:r>
          </w:p>
          <w:p w14:paraId="2B99CF1A"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Indirect – Cash</w:t>
            </w:r>
          </w:p>
          <w:p w14:paraId="46AAE698"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Indirect – Other (1)</w:t>
            </w:r>
          </w:p>
          <w:p w14:paraId="255D405E" w14:textId="77777777" w:rsidR="007D064A" w:rsidRPr="00C85D15" w:rsidRDefault="007D064A" w:rsidP="00FA7A14">
            <w:pPr>
              <w:pStyle w:val="INDICATORTEXT"/>
              <w:numPr>
                <w:ilvl w:val="1"/>
                <w:numId w:val="13"/>
              </w:numPr>
              <w:spacing w:before="20" w:after="20"/>
              <w:ind w:hanging="357"/>
              <w:cnfStyle w:val="000000000000" w:firstRow="0" w:lastRow="0" w:firstColumn="0" w:lastColumn="0" w:oddVBand="0" w:evenVBand="0" w:oddHBand="0" w:evenHBand="0" w:firstRowFirstColumn="0" w:firstRowLastColumn="0" w:lastRowFirstColumn="0" w:lastRowLastColumn="0"/>
              <w:rPr>
                <w:bCs/>
              </w:rPr>
            </w:pPr>
            <w:r w:rsidRPr="00C85D15">
              <w:rPr>
                <w:bCs/>
              </w:rPr>
              <w:t>Indirect – Other (2)</w:t>
            </w:r>
          </w:p>
          <w:p w14:paraId="057B2640" w14:textId="77777777" w:rsidR="007D064A" w:rsidRPr="008F3847" w:rsidRDefault="007D064A" w:rsidP="00FA7A14">
            <w:pPr>
              <w:pStyle w:val="INDICATORTEXT"/>
              <w:numPr>
                <w:ilvl w:val="0"/>
                <w:numId w:val="13"/>
              </w:numPr>
              <w:spacing w:before="20" w:after="20"/>
              <w:ind w:left="504" w:hanging="357"/>
              <w:cnfStyle w:val="000000000000" w:firstRow="0" w:lastRow="0" w:firstColumn="0" w:lastColumn="0" w:oddVBand="0" w:evenVBand="0" w:oddHBand="0" w:evenHBand="0" w:firstRowFirstColumn="0" w:firstRowLastColumn="0" w:lastRowFirstColumn="0" w:lastRowLastColumn="0"/>
            </w:pPr>
            <w:r w:rsidRPr="00C85D15">
              <w:rPr>
                <w:bCs/>
              </w:rPr>
              <w:t>Indirect - Inclusive finance</w:t>
            </w:r>
          </w:p>
        </w:tc>
      </w:tr>
      <w:tr w:rsidR="007D064A" w14:paraId="02A7E949" w14:textId="77777777" w:rsidTr="00163C6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nil"/>
              <w:bottom w:val="single" w:sz="4" w:space="0" w:color="0070C0"/>
              <w:right w:val="single" w:sz="4" w:space="0" w:color="7F7F7F" w:themeColor="text1" w:themeTint="80"/>
            </w:tcBorders>
            <w:shd w:val="clear" w:color="auto" w:fill="A6A6A6" w:themeFill="background1" w:themeFillShade="A6"/>
            <w:vAlign w:val="top"/>
          </w:tcPr>
          <w:p w14:paraId="54FC3DBB" w14:textId="77777777" w:rsidR="007D064A" w:rsidRDefault="007D064A" w:rsidP="00FA7A14">
            <w:pPr>
              <w:pStyle w:val="INDICATORNUMBER"/>
              <w:spacing w:before="20" w:after="20"/>
              <w:rPr>
                <w:rStyle w:val="IntenseEmphasis"/>
                <w:b/>
                <w:bCs w:val="0"/>
                <w:i w:val="0"/>
                <w:iCs w:val="0"/>
                <w:color w:val="595959"/>
              </w:rPr>
            </w:pPr>
          </w:p>
        </w:tc>
        <w:tc>
          <w:tcPr>
            <w:tcW w:w="12900" w:type="dxa"/>
            <w:gridSpan w:val="2"/>
            <w:tcBorders>
              <w:top w:val="none" w:sz="0" w:space="0" w:color="auto"/>
              <w:left w:val="single" w:sz="4" w:space="0" w:color="7F7F7F" w:themeColor="text1" w:themeTint="80"/>
              <w:bottom w:val="single" w:sz="4" w:space="0" w:color="0070C0"/>
            </w:tcBorders>
            <w:shd w:val="clear" w:color="auto" w:fill="A6A6A6" w:themeFill="background1" w:themeFillShade="A6"/>
          </w:tcPr>
          <w:p w14:paraId="6BD9192E" w14:textId="77777777" w:rsidR="007D064A" w:rsidRPr="002C6DC6" w:rsidRDefault="007D064A"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rPr>
                <w:bCs/>
              </w:rPr>
            </w:pPr>
            <w:r w:rsidRPr="007D064A">
              <w:rPr>
                <w:b/>
                <w:color w:val="FFFFFF" w:themeColor="background1"/>
              </w:rPr>
              <w:t>Closing module</w:t>
            </w:r>
          </w:p>
        </w:tc>
      </w:tr>
      <w:tr w:rsidR="000236CF" w14:paraId="24AAE120" w14:textId="77777777" w:rsidTr="00163C64">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bottom w:val="single" w:sz="4" w:space="0" w:color="0070C0"/>
              <w:right w:val="single" w:sz="4" w:space="0" w:color="7F7F7F" w:themeColor="text1" w:themeTint="80"/>
            </w:tcBorders>
            <w:vAlign w:val="top"/>
          </w:tcPr>
          <w:p w14:paraId="7EAD3476" w14:textId="77777777" w:rsidR="000236CF" w:rsidRPr="00AE100E" w:rsidRDefault="000236CF" w:rsidP="00FA7A14">
            <w:pPr>
              <w:pStyle w:val="INDICATORNUMBER"/>
              <w:spacing w:before="20" w:after="20"/>
              <w:rPr>
                <w:rStyle w:val="IntenseEmphasis"/>
                <w:b/>
                <w:bCs w:val="0"/>
                <w:i w:val="0"/>
                <w:iCs w:val="0"/>
                <w:color w:val="595959"/>
              </w:rPr>
            </w:pPr>
            <w:r>
              <w:rPr>
                <w:rStyle w:val="IntenseEmphasis"/>
                <w:b/>
                <w:bCs w:val="0"/>
                <w:i w:val="0"/>
                <w:iCs w:val="0"/>
                <w:color w:val="595959"/>
              </w:rPr>
              <w:t>OO 1</w:t>
            </w:r>
            <w:r w:rsidR="00CC6B28">
              <w:rPr>
                <w:rStyle w:val="IntenseEmphasis"/>
                <w:b/>
                <w:bCs w:val="0"/>
                <w:i w:val="0"/>
                <w:iCs w:val="0"/>
                <w:color w:val="595959"/>
              </w:rPr>
              <w:t>2.2</w:t>
            </w:r>
          </w:p>
        </w:tc>
        <w:tc>
          <w:tcPr>
            <w:tcW w:w="12900" w:type="dxa"/>
            <w:gridSpan w:val="2"/>
            <w:tcBorders>
              <w:top w:val="single" w:sz="4" w:space="0" w:color="0070C0"/>
              <w:left w:val="single" w:sz="4" w:space="0" w:color="7F7F7F" w:themeColor="text1" w:themeTint="80"/>
              <w:bottom w:val="nil"/>
            </w:tcBorders>
            <w:shd w:val="clear" w:color="auto" w:fill="DAEEF3" w:themeFill="accent5" w:themeFillTint="33"/>
          </w:tcPr>
          <w:p w14:paraId="55C293BF" w14:textId="77777777" w:rsidR="000236CF" w:rsidRPr="005B4C52" w:rsidRDefault="004F5143" w:rsidP="00FA7A14">
            <w:pPr>
              <w:pStyle w:val="INDICATORTEXT"/>
              <w:spacing w:before="20" w:after="20"/>
              <w:cnfStyle w:val="000000000000" w:firstRow="0" w:lastRow="0" w:firstColumn="0" w:lastColumn="0" w:oddVBand="0" w:evenVBand="0" w:oddHBand="0" w:evenHBand="0" w:firstRowFirstColumn="0" w:firstRowLastColumn="0" w:lastRowFirstColumn="0" w:lastRowLastColumn="0"/>
            </w:pPr>
            <w:r w:rsidRPr="004F5143">
              <w:t>Ad</w:t>
            </w:r>
            <w:r>
              <w:t xml:space="preserve">ditional information. </w:t>
            </w:r>
            <w:r w:rsidR="000236CF" w:rsidRPr="00C91F46">
              <w:rPr>
                <w:caps/>
                <w:color w:val="0082C8"/>
                <w:szCs w:val="18"/>
              </w:rPr>
              <w:t>[Optional]</w:t>
            </w:r>
          </w:p>
        </w:tc>
      </w:tr>
      <w:tr w:rsidR="000236CF" w14:paraId="3C12AF2B" w14:textId="77777777" w:rsidTr="00163C64">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0070C0"/>
              <w:bottom w:val="single" w:sz="4" w:space="0" w:color="0070C0"/>
              <w:right w:val="single" w:sz="4" w:space="0" w:color="7F7F7F" w:themeColor="text1" w:themeTint="80"/>
            </w:tcBorders>
          </w:tcPr>
          <w:p w14:paraId="4A8B6131" w14:textId="77777777" w:rsidR="000236CF" w:rsidRDefault="000236CF" w:rsidP="00FA7A14">
            <w:pPr>
              <w:pStyle w:val="INDICATORNUMBER"/>
              <w:spacing w:before="20" w:after="20"/>
              <w:rPr>
                <w:rStyle w:val="IntenseEmphasis"/>
                <w:b/>
                <w:bCs w:val="0"/>
                <w:i w:val="0"/>
                <w:iCs w:val="0"/>
                <w:color w:val="595959"/>
              </w:rPr>
            </w:pPr>
          </w:p>
        </w:tc>
        <w:tc>
          <w:tcPr>
            <w:tcW w:w="12900" w:type="dxa"/>
            <w:gridSpan w:val="2"/>
            <w:tcBorders>
              <w:top w:val="nil"/>
              <w:left w:val="single" w:sz="4" w:space="0" w:color="7F7F7F" w:themeColor="text1" w:themeTint="80"/>
              <w:bottom w:val="single" w:sz="4" w:space="0" w:color="0070C0"/>
            </w:tcBorders>
            <w:shd w:val="clear" w:color="auto" w:fill="auto"/>
          </w:tcPr>
          <w:p w14:paraId="601C6319" w14:textId="77777777" w:rsidR="000236CF" w:rsidRDefault="000236CF" w:rsidP="00FA7A14">
            <w:pPr>
              <w:pStyle w:val="INDICATORTEXT"/>
              <w:spacing w:before="20" w:after="20"/>
              <w:cnfStyle w:val="000000100000" w:firstRow="0" w:lastRow="0" w:firstColumn="0" w:lastColumn="0" w:oddVBand="0" w:evenVBand="0" w:oddHBand="1" w:evenHBand="0" w:firstRowFirstColumn="0" w:firstRowLastColumn="0" w:lastRowFirstColumn="0" w:lastRowLastColumn="0"/>
            </w:pPr>
            <w:bookmarkStart w:id="9" w:name="_GoBack"/>
            <w:bookmarkEnd w:id="9"/>
          </w:p>
        </w:tc>
      </w:tr>
    </w:tbl>
    <w:tbl>
      <w:tblPr>
        <w:tblStyle w:val="SubSubSectionMISCTableMANDATORY"/>
        <w:tblW w:w="14034" w:type="dxa"/>
        <w:tblInd w:w="5" w:type="dxa"/>
        <w:tblLook w:val="06A0" w:firstRow="1" w:lastRow="0" w:firstColumn="1" w:lastColumn="0" w:noHBand="1" w:noVBand="1"/>
      </w:tblPr>
      <w:tblGrid>
        <w:gridCol w:w="1134"/>
        <w:gridCol w:w="12900"/>
      </w:tblGrid>
      <w:tr w:rsidR="0039187D" w14:paraId="11CD0FC4" w14:textId="77777777" w:rsidTr="00163C6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bottom w:val="single" w:sz="4" w:space="0" w:color="A6A6A6"/>
            </w:tcBorders>
          </w:tcPr>
          <w:p w14:paraId="33D6CC7A" w14:textId="77777777" w:rsidR="0039187D" w:rsidRPr="00DC20FA" w:rsidRDefault="0039187D" w:rsidP="0088576E">
            <w:pPr>
              <w:pStyle w:val="SectionIndicatorHeaderText"/>
              <w:rPr>
                <w:rStyle w:val="IntenseEmphasis"/>
                <w:b w:val="0"/>
                <w:bCs w:val="0"/>
                <w:i w:val="0"/>
                <w:iCs w:val="0"/>
                <w:color w:val="FFFFFF" w:themeColor="background1"/>
                <w:sz w:val="20"/>
                <w:szCs w:val="20"/>
              </w:rPr>
            </w:pPr>
            <w:r>
              <w:rPr>
                <w:rStyle w:val="IntenseEmphasis"/>
                <w:b w:val="0"/>
                <w:i w:val="0"/>
                <w:color w:val="FFFFFF" w:themeColor="background1"/>
                <w:sz w:val="20"/>
                <w:szCs w:val="20"/>
              </w:rPr>
              <w:lastRenderedPageBreak/>
              <w:t>OO 12</w:t>
            </w:r>
          </w:p>
        </w:tc>
        <w:tc>
          <w:tcPr>
            <w:tcW w:w="12900" w:type="dxa"/>
            <w:tcBorders>
              <w:bottom w:val="single" w:sz="4" w:space="0" w:color="A6A6A6"/>
            </w:tcBorders>
          </w:tcPr>
          <w:p w14:paraId="526F4594" w14:textId="77777777" w:rsidR="0039187D" w:rsidRPr="00DC20FA" w:rsidRDefault="0039187D" w:rsidP="0088576E">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sz w:val="20"/>
                <w:szCs w:val="20"/>
              </w:rPr>
              <w:t>EXPLANATORY NOTES</w:t>
            </w:r>
          </w:p>
        </w:tc>
      </w:tr>
      <w:tr w:rsidR="002D146C" w:rsidRPr="00D5451C" w14:paraId="70FBD6B3" w14:textId="77777777" w:rsidTr="002D146C">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right w:val="single" w:sz="4" w:space="0" w:color="0070C0"/>
            </w:tcBorders>
          </w:tcPr>
          <w:p w14:paraId="02E2933F" w14:textId="77777777" w:rsidR="002D146C" w:rsidRPr="002D146C" w:rsidRDefault="002D146C" w:rsidP="0088576E">
            <w:pPr>
              <w:pStyle w:val="INDICATORTEXT"/>
              <w:rPr>
                <w:szCs w:val="18"/>
              </w:rPr>
            </w:pPr>
            <w:r w:rsidRPr="002D146C">
              <w:rPr>
                <w:rStyle w:val="IntenseEmphasis"/>
                <w:bCs w:val="0"/>
                <w:i w:val="0"/>
                <w:iCs w:val="0"/>
                <w:color w:val="595959"/>
              </w:rPr>
              <w:t>OO 12</w:t>
            </w:r>
            <w:r>
              <w:rPr>
                <w:rStyle w:val="IntenseEmphasis"/>
                <w:bCs w:val="0"/>
                <w:i w:val="0"/>
                <w:iCs w:val="0"/>
                <w:color w:val="595959"/>
              </w:rPr>
              <w:t>.2</w:t>
            </w:r>
          </w:p>
        </w:tc>
        <w:tc>
          <w:tcPr>
            <w:tcW w:w="12900" w:type="dxa"/>
            <w:tcBorders>
              <w:top w:val="single" w:sz="4" w:space="0" w:color="A6A6A6"/>
              <w:bottom w:val="single" w:sz="4" w:space="0" w:color="A6A6A6"/>
              <w:right w:val="single" w:sz="4" w:space="0" w:color="0070C0"/>
            </w:tcBorders>
          </w:tcPr>
          <w:p w14:paraId="49377E79" w14:textId="77777777" w:rsidR="002D146C" w:rsidRPr="00CD6615" w:rsidRDefault="00337AB0" w:rsidP="00337AB0">
            <w:pPr>
              <w:pStyle w:val="INDICATORTEXT"/>
              <w:cnfStyle w:val="000000000000" w:firstRow="0" w:lastRow="0" w:firstColumn="0" w:lastColumn="0" w:oddVBand="0" w:evenVBand="0" w:oddHBand="0" w:evenHBand="0" w:firstRowFirstColumn="0" w:firstRowLastColumn="0" w:lastRowFirstColumn="0" w:lastRowLastColumn="0"/>
              <w:rPr>
                <w:b/>
                <w:szCs w:val="18"/>
              </w:rPr>
            </w:pPr>
            <w:r>
              <w:t>In</w:t>
            </w:r>
            <w:r w:rsidR="002D146C" w:rsidRPr="002D146C">
              <w:t xml:space="preserve"> the asset classes </w:t>
            </w:r>
            <w:r w:rsidR="002D146C">
              <w:t>(internally and/or externally</w:t>
            </w:r>
            <w:r>
              <w:t xml:space="preserve"> managed</w:t>
            </w:r>
            <w:r w:rsidR="002D146C">
              <w:t xml:space="preserve">) </w:t>
            </w:r>
            <w:r w:rsidR="002D146C" w:rsidRPr="002D146C">
              <w:t>you are implementing responsible investment</w:t>
            </w:r>
            <w:r>
              <w:t xml:space="preserve"> but that are voluntary to report on (see logic below) </w:t>
            </w:r>
            <w:r w:rsidR="002D146C" w:rsidRPr="002D146C">
              <w:t>you can here describe the reasons for reporting/not reporting your activities</w:t>
            </w:r>
            <w:r>
              <w:t>. This can be done by asset class if applicable</w:t>
            </w:r>
            <w:r w:rsidR="002D146C" w:rsidRPr="002D146C">
              <w:t>.</w:t>
            </w:r>
          </w:p>
        </w:tc>
      </w:tr>
      <w:tr w:rsidR="0039187D" w:rsidRPr="00D5451C" w14:paraId="2EF731D7" w14:textId="77777777" w:rsidTr="00163C64">
        <w:trPr>
          <w:cantSplit/>
          <w:trHeight w:val="454"/>
        </w:trPr>
        <w:tc>
          <w:tcPr>
            <w:cnfStyle w:val="001000000000" w:firstRow="0" w:lastRow="0" w:firstColumn="1" w:lastColumn="0" w:oddVBand="0" w:evenVBand="0" w:oddHBand="0" w:evenHBand="0" w:firstRowFirstColumn="0" w:firstRowLastColumn="0" w:lastRowFirstColumn="0" w:lastRowLastColumn="0"/>
            <w:tcW w:w="14034" w:type="dxa"/>
            <w:gridSpan w:val="2"/>
            <w:tcBorders>
              <w:top w:val="single" w:sz="4" w:space="0" w:color="A6A6A6"/>
              <w:bottom w:val="single" w:sz="4" w:space="0" w:color="A6A6A6"/>
              <w:right w:val="single" w:sz="4" w:space="0" w:color="0070C0"/>
            </w:tcBorders>
          </w:tcPr>
          <w:p w14:paraId="086893B5" w14:textId="77777777" w:rsidR="0039187D" w:rsidRPr="00CD6615" w:rsidRDefault="0039187D" w:rsidP="0088576E">
            <w:pPr>
              <w:pStyle w:val="INDICATORTEXT"/>
              <w:rPr>
                <w:b/>
                <w:szCs w:val="18"/>
              </w:rPr>
            </w:pPr>
            <w:r w:rsidRPr="00CD6615">
              <w:rPr>
                <w:b/>
                <w:szCs w:val="18"/>
              </w:rPr>
              <w:t>LOGIC</w:t>
            </w:r>
          </w:p>
        </w:tc>
      </w:tr>
      <w:tr w:rsidR="0039187D" w:rsidRPr="00D5451C" w14:paraId="0DA0F6A6" w14:textId="77777777" w:rsidTr="00163C64">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C3FC997" w14:textId="77777777" w:rsidR="0039187D" w:rsidRDefault="0039187D" w:rsidP="0088576E">
            <w:pPr>
              <w:pStyle w:val="INDICATORNUMBER"/>
              <w:rPr>
                <w:rStyle w:val="IntenseEmphasis"/>
                <w:b/>
                <w:bCs w:val="0"/>
                <w:i w:val="0"/>
                <w:iCs w:val="0"/>
                <w:color w:val="595959"/>
              </w:rPr>
            </w:pPr>
            <w:r>
              <w:rPr>
                <w:rStyle w:val="IntenseEmphasis"/>
                <w:b/>
                <w:bCs w:val="0"/>
                <w:i w:val="0"/>
                <w:iCs w:val="0"/>
                <w:color w:val="595959"/>
              </w:rPr>
              <w:t>OO 12</w:t>
            </w:r>
          </w:p>
        </w:tc>
        <w:tc>
          <w:tcPr>
            <w:tcW w:w="12900" w:type="dxa"/>
            <w:tcBorders>
              <w:top w:val="single" w:sz="4" w:space="0" w:color="A6A6A6"/>
              <w:bottom w:val="single" w:sz="4" w:space="0" w:color="0070C0"/>
            </w:tcBorders>
          </w:tcPr>
          <w:p w14:paraId="16258072" w14:textId="77777777" w:rsidR="0039187D" w:rsidRPr="0039187D" w:rsidRDefault="0039187D" w:rsidP="0039187D">
            <w:pPr>
              <w:pStyle w:val="INDICATORTEXT"/>
              <w:cnfStyle w:val="000000000000" w:firstRow="0" w:lastRow="0" w:firstColumn="0" w:lastColumn="0" w:oddVBand="0" w:evenVBand="0" w:oddHBand="0" w:evenHBand="0" w:firstRowFirstColumn="0" w:firstRowLastColumn="0" w:lastRowFirstColumn="0" w:lastRowLastColumn="0"/>
            </w:pPr>
            <w:r w:rsidRPr="0039187D">
              <w:t xml:space="preserve">If you have stated in your response to previous indicators that you are not implementing responsible investment in certain asset classes or areas, you will not see that module or section, even if your AUM are 10% or above the threshold. </w:t>
            </w:r>
          </w:p>
          <w:p w14:paraId="37BD600B" w14:textId="77777777" w:rsidR="0039187D" w:rsidRPr="0039187D" w:rsidRDefault="0039187D" w:rsidP="0039187D">
            <w:pPr>
              <w:pStyle w:val="INDICATORTEXT"/>
              <w:cnfStyle w:val="000000000000" w:firstRow="0" w:lastRow="0" w:firstColumn="0" w:lastColumn="0" w:oddVBand="0" w:evenVBand="0" w:oddHBand="0" w:evenHBand="0" w:firstRowFirstColumn="0" w:firstRowLastColumn="0" w:lastRowFirstColumn="0" w:lastRowLastColumn="0"/>
            </w:pPr>
            <w:r w:rsidRPr="0039187D">
              <w:t>Once you confirm you are doing a certain activity, the thresholds used to determine whether you must report on certain modules or sections are outlined below:</w:t>
            </w:r>
          </w:p>
          <w:p w14:paraId="771A5C89" w14:textId="4FFF724F" w:rsidR="0039187D" w:rsidRPr="0039187D" w:rsidRDefault="0039187D" w:rsidP="004C743B">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39187D">
              <w:t xml:space="preserve">Signatories that manage less than 10% of AUM of a certain </w:t>
            </w:r>
            <w:r w:rsidRPr="00F41069">
              <w:t xml:space="preserve">asset class </w:t>
            </w:r>
            <w:r w:rsidRPr="0039187D">
              <w:rPr>
                <w:u w:val="single"/>
              </w:rPr>
              <w:t>internally</w:t>
            </w:r>
            <w:r w:rsidRPr="0039187D">
              <w:t xml:space="preserve"> will not be required to report against the direct relevant module. Moreover, for this 201</w:t>
            </w:r>
            <w:r w:rsidR="009D1FB5">
              <w:t>4</w:t>
            </w:r>
            <w:r w:rsidRPr="0039187D">
              <w:t>/201</w:t>
            </w:r>
            <w:r w:rsidR="009D1FB5">
              <w:t>5</w:t>
            </w:r>
            <w:r w:rsidRPr="0039187D">
              <w:t xml:space="preserve"> reporting cycle signatories will be able to choose whether to report on Fixed Income and Infrastructure direct module irrespective of their percentage in the portfolio.</w:t>
            </w:r>
          </w:p>
          <w:p w14:paraId="495CEC1B" w14:textId="114A5970" w:rsidR="0039187D" w:rsidRPr="0039187D" w:rsidRDefault="0039187D" w:rsidP="004C743B">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39187D">
              <w:t xml:space="preserve">Signatories that hold less than 10% of AUM of a certain </w:t>
            </w:r>
            <w:r w:rsidRPr="00F41069">
              <w:t xml:space="preserve">asset class </w:t>
            </w:r>
            <w:r w:rsidRPr="0039187D">
              <w:rPr>
                <w:u w:val="single"/>
              </w:rPr>
              <w:t>externally</w:t>
            </w:r>
            <w:r w:rsidRPr="0039187D">
              <w:t xml:space="preserve"> will not be required to report against the relevant asset class in </w:t>
            </w:r>
            <w:r w:rsidR="00F41069">
              <w:t xml:space="preserve">the </w:t>
            </w:r>
            <w:r w:rsidRPr="0039187D">
              <w:t>SAM</w:t>
            </w:r>
            <w:r w:rsidR="00F41069">
              <w:t xml:space="preserve"> module</w:t>
            </w:r>
            <w:r w:rsidRPr="0039187D">
              <w:t>. Moreover, for this 201</w:t>
            </w:r>
            <w:r w:rsidR="009D1FB5">
              <w:t>4</w:t>
            </w:r>
            <w:r w:rsidRPr="0039187D">
              <w:t>/201</w:t>
            </w:r>
            <w:r w:rsidR="009D1FB5">
              <w:t>5</w:t>
            </w:r>
            <w:r w:rsidRPr="0039187D">
              <w:t xml:space="preserve"> reporting cycle signatories will be able to choose whether to report in SAM on Fixed Income and Infrastructure sub-indicators irrespective of their percentage in the portfolio. </w:t>
            </w:r>
          </w:p>
          <w:p w14:paraId="0CDA96DD" w14:textId="77777777" w:rsidR="0039187D" w:rsidRPr="0039187D" w:rsidRDefault="0039187D" w:rsidP="004C743B">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39187D">
              <w:t>Signatories that engage and/or cast their (proxy) votes internally will not be required to report against the direct listed equity active ownership (LEA) module, if the combined internally and externally managed assets are less than 10%.</w:t>
            </w:r>
          </w:p>
          <w:p w14:paraId="38DA419A" w14:textId="77777777" w:rsidR="0039187D" w:rsidRPr="0039187D" w:rsidRDefault="0039187D" w:rsidP="004C743B">
            <w:pPr>
              <w:pStyle w:val="INDICATORTEXT"/>
              <w:numPr>
                <w:ilvl w:val="0"/>
                <w:numId w:val="14"/>
              </w:numPr>
              <w:cnfStyle w:val="000000000000" w:firstRow="0" w:lastRow="0" w:firstColumn="0" w:lastColumn="0" w:oddVBand="0" w:evenVBand="0" w:oddHBand="0" w:evenHBand="0" w:firstRowFirstColumn="0" w:firstRowLastColumn="0" w:lastRowFirstColumn="0" w:lastRowLastColumn="0"/>
            </w:pPr>
            <w:r w:rsidRPr="0039187D">
              <w:t xml:space="preserve">PIIF signatories that hold more than 50% of AUM internally </w:t>
            </w:r>
            <w:r w:rsidRPr="004F5143">
              <w:rPr>
                <w:u w:val="single"/>
              </w:rPr>
              <w:t>or</w:t>
            </w:r>
            <w:r w:rsidRPr="0039187D">
              <w:t xml:space="preserve"> externally in inclusive finance are required to complete only the organisational overview and the inclusive finance sections. The Overarching Approach module will be optional to complete with this breakdown. </w:t>
            </w:r>
          </w:p>
          <w:p w14:paraId="281375F5" w14:textId="77777777" w:rsidR="0039187D" w:rsidRPr="00542BB0" w:rsidRDefault="0039187D" w:rsidP="004C743B">
            <w:pPr>
              <w:pStyle w:val="INDICATORTEXT"/>
              <w:numPr>
                <w:ilvl w:val="0"/>
                <w:numId w:val="14"/>
              </w:numPr>
              <w:cnfStyle w:val="000000000000" w:firstRow="0" w:lastRow="0" w:firstColumn="0" w:lastColumn="0" w:oddVBand="0" w:evenVBand="0" w:oddHBand="0" w:evenHBand="0" w:firstRowFirstColumn="0" w:firstRowLastColumn="0" w:lastRowFirstColumn="0" w:lastRowLastColumn="0"/>
              <w:rPr>
                <w:bCs/>
                <w:szCs w:val="18"/>
              </w:rPr>
            </w:pPr>
            <w:r w:rsidRPr="0039187D">
              <w:t>Moreover, majority inclusive finance direct investors who have less than 10% of their inclusive finance assets invested indirectly are not required to complete the Indirect - Inclusive Finance module.</w:t>
            </w:r>
            <w:r w:rsidRPr="00FC7187">
              <w:rPr>
                <w:szCs w:val="18"/>
              </w:rPr>
              <w:t> </w:t>
            </w:r>
          </w:p>
        </w:tc>
      </w:tr>
    </w:tbl>
    <w:p w14:paraId="7322EC15" w14:textId="77777777" w:rsidR="001601B1" w:rsidRDefault="001601B1"/>
    <w:p w14:paraId="1DC7E129" w14:textId="77777777" w:rsidR="00163C64" w:rsidRDefault="00163C64"/>
    <w:sectPr w:rsidR="00163C64" w:rsidSect="000236CF">
      <w:headerReference w:type="default" r:id="rId50"/>
      <w:footerReference w:type="default" r:id="rId51"/>
      <w:headerReference w:type="first" r:id="rId52"/>
      <w:footerReference w:type="first" r:id="rId53"/>
      <w:pgSz w:w="16840" w:h="11900" w:orient="landscape"/>
      <w:pgMar w:top="1616" w:right="1440" w:bottom="1616" w:left="1440"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67B5539" w14:textId="77777777" w:rsidR="007F061E" w:rsidRDefault="007F061E" w:rsidP="00936049">
      <w:r>
        <w:separator/>
      </w:r>
    </w:p>
    <w:p w14:paraId="6481276C" w14:textId="77777777" w:rsidR="007F061E" w:rsidRDefault="007F061E"/>
  </w:endnote>
  <w:endnote w:type="continuationSeparator" w:id="0">
    <w:p w14:paraId="248E3BC0" w14:textId="77777777" w:rsidR="007F061E" w:rsidRDefault="007F061E" w:rsidP="00936049">
      <w:r>
        <w:continuationSeparator/>
      </w:r>
    </w:p>
    <w:p w14:paraId="7F9705D2" w14:textId="77777777" w:rsidR="007F061E" w:rsidRDefault="007F06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altName w:val="Arial"/>
    <w:panose1 w:val="00000000000000000000"/>
    <w:charset w:val="00"/>
    <w:family w:val="modern"/>
    <w:notTrueType/>
    <w:pitch w:val="variable"/>
    <w:sig w:usb0="0000008F"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BatangChe">
    <w:panose1 w:val="02030609000101010101"/>
    <w:charset w:val="81"/>
    <w:family w:val="modern"/>
    <w:pitch w:val="fixed"/>
    <w:sig w:usb0="B00002AF" w:usb1="69D77CFB" w:usb2="00000030" w:usb3="00000000" w:csb0="0008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098630" w14:textId="77777777" w:rsidR="007F061E" w:rsidRDefault="007F061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B47182" w14:textId="2E2F5C1A" w:rsidR="007F061E" w:rsidRDefault="007F061E" w:rsidP="00E545A1">
    <w:pPr>
      <w:pStyle w:val="Footer"/>
      <w:tabs>
        <w:tab w:val="clear" w:pos="4320"/>
        <w:tab w:val="clear" w:pos="8640"/>
        <w:tab w:val="left" w:pos="1152"/>
      </w:tabs>
    </w:pPr>
    <w:r>
      <w:rPr>
        <w:noProof/>
        <w:lang w:eastAsia="en-GB"/>
      </w:rPr>
      <w:drawing>
        <wp:anchor distT="0" distB="0" distL="114300" distR="114300" simplePos="0" relativeHeight="251669504" behindDoc="1" locked="0" layoutInCell="1" allowOverlap="1" wp14:anchorId="304CB8DD" wp14:editId="733D0CF1">
          <wp:simplePos x="0" y="0"/>
          <wp:positionH relativeFrom="page">
            <wp:align>center</wp:align>
          </wp:positionH>
          <wp:positionV relativeFrom="page">
            <wp:align>bottom</wp:align>
          </wp:positionV>
          <wp:extent cx="7546099" cy="874800"/>
          <wp:effectExtent l="0" t="0" r="0" b="1905"/>
          <wp:wrapNone/>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645A95" w14:textId="77777777" w:rsidR="007F061E" w:rsidRDefault="007F061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26C518" w14:textId="77777777" w:rsidR="007F061E" w:rsidRPr="0098553C" w:rsidRDefault="007F061E" w:rsidP="00F35021">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E63DDE">
      <w:rPr>
        <w:rStyle w:val="PageNumber"/>
        <w:rFonts w:ascii="Alright Sans Light" w:hAnsi="Alright Sans Light"/>
        <w:noProof/>
        <w:color w:val="808080"/>
      </w:rPr>
      <w:t>26</w:t>
    </w:r>
    <w:r w:rsidRPr="0098553C">
      <w:rPr>
        <w:rStyle w:val="PageNumber"/>
        <w:rFonts w:ascii="Alright Sans Light" w:hAnsi="Alright Sans Light"/>
        <w:color w:val="808080"/>
      </w:rPr>
      <w:fldChar w:fldCharType="end"/>
    </w:r>
  </w:p>
  <w:p w14:paraId="3D64135E" w14:textId="5795842F" w:rsidR="007F061E" w:rsidRDefault="007F061E" w:rsidP="00001008">
    <w:pPr>
      <w:pStyle w:val="Footer"/>
      <w:tabs>
        <w:tab w:val="clear" w:pos="4320"/>
        <w:tab w:val="clear" w:pos="8640"/>
        <w:tab w:val="right" w:pos="8668"/>
      </w:tabs>
    </w:pPr>
    <w:r>
      <w:rPr>
        <w:noProof/>
        <w:lang w:eastAsia="en-GB"/>
      </w:rPr>
      <mc:AlternateContent>
        <mc:Choice Requires="wps">
          <w:drawing>
            <wp:anchor distT="45720" distB="45720" distL="114300" distR="114300" simplePos="0" relativeHeight="251671552" behindDoc="0" locked="0" layoutInCell="1" allowOverlap="1" wp14:anchorId="2205D733" wp14:editId="1201CD07">
              <wp:simplePos x="0" y="0"/>
              <wp:positionH relativeFrom="column">
                <wp:posOffset>-378460</wp:posOffset>
              </wp:positionH>
              <wp:positionV relativeFrom="paragraph">
                <wp:posOffset>268163</wp:posOffset>
              </wp:positionV>
              <wp:extent cx="2505075" cy="1404620"/>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25435C46" w14:textId="5DB204E5" w:rsidR="007F061E" w:rsidRPr="00001008" w:rsidRDefault="007F061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205D733" id="_x0000_t202" coordsize="21600,21600" o:spt="202" path="m,l,21600r21600,l21600,xe">
              <v:stroke joinstyle="miter"/>
              <v:path gradientshapeok="t" o:connecttype="rect"/>
            </v:shapetype>
            <v:shape id="Text Box 2" o:spid="_x0000_s1047" type="#_x0000_t202" style="position:absolute;margin-left:-29.8pt;margin-top:21.1pt;width:197.25pt;height:110.6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" stroked="f">
              <v:textbox style="mso-fit-shape-to-text:t">
                <w:txbxContent>
                  <w:p w14:paraId="25435C46" w14:textId="5DB204E5" w:rsidR="007F061E" w:rsidRPr="00001008" w:rsidRDefault="007F061E">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62336" behindDoc="1" locked="0" layoutInCell="1" allowOverlap="1" wp14:anchorId="6A60CA87" wp14:editId="6F377585">
          <wp:simplePos x="0" y="0"/>
          <wp:positionH relativeFrom="page">
            <wp:posOffset>5033010</wp:posOffset>
          </wp:positionH>
          <wp:positionV relativeFrom="page">
            <wp:posOffset>9517380</wp:posOffset>
          </wp:positionV>
          <wp:extent cx="2524125" cy="1176655"/>
          <wp:effectExtent l="0" t="0" r="9525" b="444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66589"/>
                  <a:stretch/>
                </pic:blipFill>
                <pic:spPr bwMode="auto">
                  <a:xfrm>
                    <a:off x="0" y="0"/>
                    <a:ext cx="2524125"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1072" behindDoc="1" locked="0" layoutInCell="1" allowOverlap="1" wp14:anchorId="127374F2" wp14:editId="28EAF94C">
          <wp:simplePos x="0" y="0"/>
          <wp:positionH relativeFrom="page">
            <wp:align>left</wp:align>
          </wp:positionH>
          <wp:positionV relativeFrom="bottomMargin">
            <wp:posOffset>-259496</wp:posOffset>
          </wp:positionV>
          <wp:extent cx="7560310" cy="1173677"/>
          <wp:effectExtent l="0" t="0" r="2540" b="7620"/>
          <wp:wrapNone/>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r>
      <w:tab/>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BBF1D3" w14:textId="77777777" w:rsidR="007F061E" w:rsidRPr="0098553C" w:rsidRDefault="007F061E" w:rsidP="00111F8E">
    <w:pPr>
      <w:pStyle w:val="Footer"/>
      <w:framePr w:w="11856" w:wrap="around" w:vAnchor="text" w:hAnchor="page" w:x="58" w:y="500"/>
      <w:jc w:val="center"/>
      <w:rPr>
        <w:rStyle w:val="PageNumber"/>
        <w:rFonts w:ascii="Alright Sans Light" w:hAnsi="Alright Sans Light"/>
        <w:color w:val="808080"/>
      </w:rPr>
    </w:pPr>
  </w:p>
  <w:sdt>
    <w:sdtPr>
      <w:id w:val="-1309019159"/>
      <w:docPartObj>
        <w:docPartGallery w:val="Page Numbers (Bottom of Page)"/>
        <w:docPartUnique/>
      </w:docPartObj>
    </w:sdtPr>
    <w:sdtEndPr/>
    <w:sdtContent>
      <w:p w14:paraId="6338F3F5" w14:textId="1812711A" w:rsidR="007F061E" w:rsidRDefault="007F061E" w:rsidP="00111F8E">
        <w:pPr>
          <w:pStyle w:val="Footer"/>
        </w:pPr>
        <w:r>
          <w:rPr>
            <w:noProof/>
            <w:lang w:eastAsia="en-GB"/>
          </w:rPr>
          <mc:AlternateContent>
            <mc:Choice Requires="wps">
              <w:drawing>
                <wp:anchor distT="45720" distB="45720" distL="114300" distR="114300" simplePos="0" relativeHeight="251675648" behindDoc="0" locked="0" layoutInCell="1" allowOverlap="1" wp14:anchorId="1689A1BA" wp14:editId="7492824F">
                  <wp:simplePos x="0" y="0"/>
                  <wp:positionH relativeFrom="column">
                    <wp:posOffset>-421861</wp:posOffset>
                  </wp:positionH>
                  <wp:positionV relativeFrom="paragraph">
                    <wp:posOffset>149198</wp:posOffset>
                  </wp:positionV>
                  <wp:extent cx="2505075" cy="1404620"/>
                  <wp:effectExtent l="0" t="0" r="9525" b="0"/>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189E9DA5" w14:textId="284A847D" w:rsidR="007F061E" w:rsidRPr="00001008" w:rsidRDefault="007F061E">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89A1BA" id="_x0000_t202" coordsize="21600,21600" o:spt="202" path="m,l,21600r21600,l21600,xe">
                  <v:stroke joinstyle="miter"/>
                  <v:path gradientshapeok="t" o:connecttype="rect"/>
                </v:shapetype>
                <v:shape id="_x0000_s1048" type="#_x0000_t202" style="position:absolute;margin-left:-33.2pt;margin-top:11.75pt;width:197.25pt;height:110.6pt;z-index:2516756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" stroked="f">
                  <v:textbox style="mso-fit-shape-to-text:t">
                    <w:txbxContent>
                      <w:p w14:paraId="189E9DA5" w14:textId="284A847D" w:rsidR="007F061E" w:rsidRPr="00001008" w:rsidRDefault="007F061E">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9E347F">
          <w:rPr>
            <w:noProof/>
            <w:lang w:eastAsia="en-GB"/>
          </w:rPr>
          <w:drawing>
            <wp:anchor distT="0" distB="0" distL="114300" distR="114300" simplePos="0" relativeHeight="251655168" behindDoc="1" locked="0" layoutInCell="1" allowOverlap="1" wp14:anchorId="07F044F3" wp14:editId="2791D20E">
              <wp:simplePos x="0" y="0"/>
              <wp:positionH relativeFrom="page">
                <wp:posOffset>0</wp:posOffset>
              </wp:positionH>
              <wp:positionV relativeFrom="bottomMargin">
                <wp:posOffset>-259080</wp:posOffset>
              </wp:positionV>
              <wp:extent cx="7559229" cy="1177047"/>
              <wp:effectExtent l="19050" t="0" r="3621" b="0"/>
              <wp:wrapNone/>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594D68" w14:textId="77777777" w:rsidR="007F061E" w:rsidRPr="0098553C" w:rsidRDefault="007F061E" w:rsidP="005A4E67">
    <w:pPr>
      <w:pStyle w:val="Footer"/>
      <w:framePr w:w="11856" w:wrap="around" w:vAnchor="text" w:hAnchor="page" w:x="66" w:y="373"/>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E63DDE">
      <w:rPr>
        <w:rStyle w:val="PageNumber"/>
        <w:rFonts w:ascii="Alright Sans Light" w:hAnsi="Alright Sans Light"/>
        <w:noProof/>
        <w:color w:val="808080"/>
      </w:rPr>
      <w:t>23</w:t>
    </w:r>
    <w:r w:rsidRPr="0098553C">
      <w:rPr>
        <w:rStyle w:val="PageNumber"/>
        <w:rFonts w:ascii="Alright Sans Light" w:hAnsi="Alright Sans Light"/>
        <w:color w:val="808080"/>
      </w:rPr>
      <w:fldChar w:fldCharType="end"/>
    </w:r>
  </w:p>
  <w:p w14:paraId="66FB72BC" w14:textId="717C5AB6" w:rsidR="007F061E" w:rsidRDefault="007F061E" w:rsidP="00001008">
    <w:pPr>
      <w:pStyle w:val="Footer"/>
      <w:tabs>
        <w:tab w:val="clear" w:pos="4320"/>
        <w:tab w:val="clear" w:pos="8640"/>
        <w:tab w:val="right" w:pos="8668"/>
      </w:tabs>
    </w:pPr>
    <w:r w:rsidRPr="006071C2">
      <w:rPr>
        <w:noProof/>
        <w:lang w:eastAsia="en-GB"/>
      </w:rPr>
      <w:drawing>
        <wp:anchor distT="0" distB="0" distL="114300" distR="114300" simplePos="0" relativeHeight="251665408" behindDoc="1" locked="0" layoutInCell="1" allowOverlap="1" wp14:anchorId="03295D2F" wp14:editId="5EF21F7F">
          <wp:simplePos x="0" y="0"/>
          <wp:positionH relativeFrom="page">
            <wp:posOffset>5516548</wp:posOffset>
          </wp:positionH>
          <wp:positionV relativeFrom="page">
            <wp:posOffset>9580411</wp:posOffset>
          </wp:positionV>
          <wp:extent cx="2184400" cy="1176655"/>
          <wp:effectExtent l="0" t="0" r="6350" b="444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1">
                    <a:extLst>
                      <a:ext uri="{28A0092B-C50C-407E-A947-70E740481C1C}">
                        <a14:useLocalDpi xmlns:a14="http://schemas.microsoft.com/office/drawing/2010/main" val="0"/>
                      </a:ext>
                    </a:extLst>
                  </a:blip>
                  <a:srcRect l="71092"/>
                  <a:stretch/>
                </pic:blipFill>
                <pic:spPr bwMode="auto">
                  <a:xfrm>
                    <a:off x="0" y="0"/>
                    <a:ext cx="2184400" cy="11766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GB"/>
      </w:rPr>
      <mc:AlternateContent>
        <mc:Choice Requires="wps">
          <w:drawing>
            <wp:anchor distT="45720" distB="45720" distL="114300" distR="114300" simplePos="0" relativeHeight="251673600" behindDoc="0" locked="0" layoutInCell="1" allowOverlap="1" wp14:anchorId="20342A45" wp14:editId="1EAF4C10">
              <wp:simplePos x="0" y="0"/>
              <wp:positionH relativeFrom="column">
                <wp:posOffset>-346130</wp:posOffset>
              </wp:positionH>
              <wp:positionV relativeFrom="paragraph">
                <wp:posOffset>299913</wp:posOffset>
              </wp:positionV>
              <wp:extent cx="2505075" cy="1404620"/>
              <wp:effectExtent l="0" t="0" r="9525" b="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08A192E2" w14:textId="3DBBA5AA" w:rsidR="007F061E" w:rsidRPr="00001008" w:rsidRDefault="007F061E">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20342A45" id="_x0000_t202" coordsize="21600,21600" o:spt="202" path="m,l,21600r21600,l21600,xe">
              <v:stroke joinstyle="miter"/>
              <v:path gradientshapeok="t" o:connecttype="rect"/>
            </v:shapetype>
            <v:shape id="_x0000_s1049" type="#_x0000_t202" style="position:absolute;margin-left:-27.25pt;margin-top:23.6pt;width:197.25pt;height:110.6pt;z-index:2516736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" stroked="f">
              <v:textbox style="mso-fit-shape-to-text:t">
                <w:txbxContent>
                  <w:p w14:paraId="08A192E2" w14:textId="3DBBA5AA" w:rsidR="007F061E" w:rsidRPr="00001008" w:rsidRDefault="007F061E">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2014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273171512"/>
        <w:docPartObj>
          <w:docPartGallery w:val="Page Numbers (Bottom of Page)"/>
          <w:docPartUnique/>
        </w:docPartObj>
      </w:sdtPr>
      <w:sdtEndPr/>
      <w:sdtContent>
        <w:r w:rsidRPr="009E347F">
          <w:rPr>
            <w:noProof/>
            <w:lang w:eastAsia="en-GB"/>
          </w:rPr>
          <w:drawing>
            <wp:anchor distT="0" distB="0" distL="114300" distR="114300" simplePos="0" relativeHeight="251657216" behindDoc="1" locked="0" layoutInCell="1" allowOverlap="1" wp14:anchorId="492BEC4F" wp14:editId="35156BB7">
              <wp:simplePos x="0" y="0"/>
              <wp:positionH relativeFrom="page">
                <wp:posOffset>0</wp:posOffset>
              </wp:positionH>
              <wp:positionV relativeFrom="bottomMargin">
                <wp:posOffset>-259080</wp:posOffset>
              </wp:positionV>
              <wp:extent cx="7559229" cy="1177047"/>
              <wp:effectExtent l="19050" t="0" r="3621" b="0"/>
              <wp:wrapNone/>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sdtContent>
    </w:sdt>
    <w:r>
      <w:tab/>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6D443F" w14:textId="77777777" w:rsidR="007F061E" w:rsidRPr="0098553C" w:rsidRDefault="007F061E"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E63DDE">
      <w:rPr>
        <w:rStyle w:val="PageNumber"/>
        <w:rFonts w:ascii="Alright Sans Light" w:hAnsi="Alright Sans Light"/>
        <w:noProof/>
        <w:color w:val="808080"/>
      </w:rPr>
      <w:t>28</w:t>
    </w:r>
    <w:r w:rsidRPr="0098553C">
      <w:rPr>
        <w:rStyle w:val="PageNumber"/>
        <w:rFonts w:ascii="Alright Sans Light" w:hAnsi="Alright Sans Light"/>
        <w:color w:val="808080"/>
      </w:rPr>
      <w:fldChar w:fldCharType="end"/>
    </w:r>
  </w:p>
  <w:p w14:paraId="7DE008FD" w14:textId="77777777" w:rsidR="007F061E" w:rsidRDefault="007F061E">
    <w:pPr>
      <w:pStyle w:val="Footer"/>
    </w:pPr>
    <w:r w:rsidRPr="006071C2">
      <w:rPr>
        <w:noProof/>
        <w:lang w:eastAsia="en-GB"/>
      </w:rPr>
      <w:drawing>
        <wp:anchor distT="0" distB="0" distL="114300" distR="114300" simplePos="0" relativeHeight="251667456" behindDoc="1" locked="0" layoutInCell="1" allowOverlap="1" wp14:anchorId="11D21D3B" wp14:editId="44B81A6E">
          <wp:simplePos x="0" y="0"/>
          <wp:positionH relativeFrom="page">
            <wp:posOffset>390525</wp:posOffset>
          </wp:positionH>
          <wp:positionV relativeFrom="page">
            <wp:posOffset>6267450</wp:posOffset>
          </wp:positionV>
          <wp:extent cx="10029825" cy="1176655"/>
          <wp:effectExtent l="0" t="0" r="9525" b="444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34471"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61312" behindDoc="1" locked="0" layoutInCell="1" allowOverlap="1" wp14:anchorId="65DAB810" wp14:editId="12D4304E">
          <wp:simplePos x="0" y="0"/>
          <wp:positionH relativeFrom="page">
            <wp:align>center</wp:align>
          </wp:positionH>
          <wp:positionV relativeFrom="bottomMargin">
            <wp:posOffset>-259496</wp:posOffset>
          </wp:positionV>
          <wp:extent cx="7560310" cy="1173677"/>
          <wp:effectExtent l="19050" t="0" r="2540" b="0"/>
          <wp:wrapNone/>
          <wp:docPr id="2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p w14:paraId="6D1F8043" w14:textId="77777777" w:rsidR="007F061E" w:rsidRDefault="007F061E"/>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49C5FF" w14:textId="77777777" w:rsidR="007F061E" w:rsidRPr="0098553C" w:rsidRDefault="007F061E" w:rsidP="00F41B73">
    <w:pPr>
      <w:pStyle w:val="Footer"/>
      <w:framePr w:w="11856" w:wrap="around" w:vAnchor="text" w:hAnchor="page" w:x="1214" w:y="540"/>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E63DDE">
      <w:rPr>
        <w:rStyle w:val="PageNumber"/>
        <w:rFonts w:ascii="Alright Sans Light" w:hAnsi="Alright Sans Light"/>
        <w:noProof/>
        <w:color w:val="808080"/>
      </w:rPr>
      <w:t>27</w:t>
    </w:r>
    <w:r w:rsidRPr="0098553C">
      <w:rPr>
        <w:rStyle w:val="PageNumber"/>
        <w:rFonts w:ascii="Alright Sans Light" w:hAnsi="Alright Sans Light"/>
        <w:color w:val="808080"/>
      </w:rPr>
      <w:fldChar w:fldCharType="end"/>
    </w:r>
  </w:p>
  <w:sdt>
    <w:sdtPr>
      <w:id w:val="9544824"/>
      <w:docPartObj>
        <w:docPartGallery w:val="Page Numbers (Bottom of Page)"/>
        <w:docPartUnique/>
      </w:docPartObj>
    </w:sdtPr>
    <w:sdtEndPr/>
    <w:sdtContent>
      <w:p w14:paraId="033D7D97" w14:textId="4DEBDC14" w:rsidR="007F061E" w:rsidRDefault="007F061E" w:rsidP="00111F8E">
        <w:pPr>
          <w:pStyle w:val="Footer"/>
        </w:pPr>
        <w:r w:rsidRPr="006071C2">
          <w:rPr>
            <w:noProof/>
            <w:lang w:eastAsia="en-GB"/>
          </w:rPr>
          <w:drawing>
            <wp:anchor distT="0" distB="0" distL="114300" distR="114300" simplePos="0" relativeHeight="251666432" behindDoc="1" locked="0" layoutInCell="1" allowOverlap="1" wp14:anchorId="714DE8CA" wp14:editId="54E88006">
              <wp:simplePos x="0" y="0"/>
              <wp:positionH relativeFrom="page">
                <wp:posOffset>914399</wp:posOffset>
              </wp:positionH>
              <wp:positionV relativeFrom="page">
                <wp:posOffset>6372225</wp:posOffset>
              </wp:positionV>
              <wp:extent cx="8848725" cy="1176655"/>
              <wp:effectExtent l="0" t="0" r="9525" b="4445"/>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852824"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E347F">
          <w:rPr>
            <w:noProof/>
            <w:lang w:eastAsia="en-GB"/>
          </w:rPr>
          <w:drawing>
            <wp:anchor distT="0" distB="0" distL="114300" distR="114300" simplePos="0" relativeHeight="251659264" behindDoc="1" locked="0" layoutInCell="1" allowOverlap="1" wp14:anchorId="76843CB8" wp14:editId="4A1A572E">
              <wp:simplePos x="0" y="0"/>
              <wp:positionH relativeFrom="page">
                <wp:align>center</wp:align>
              </wp:positionH>
              <wp:positionV relativeFrom="bottomMargin">
                <wp:posOffset>-259080</wp:posOffset>
              </wp:positionV>
              <wp:extent cx="7559229" cy="1177047"/>
              <wp:effectExtent l="19050" t="0" r="3621" b="0"/>
              <wp:wrapNone/>
              <wp:docPr id="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sdtContent>
  </w:sdt>
  <w:p w14:paraId="37D57AB6" w14:textId="77777777" w:rsidR="007F061E" w:rsidRDefault="007F061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5C98B6D" w14:textId="77777777" w:rsidR="007F061E" w:rsidRDefault="007F061E" w:rsidP="00936049">
      <w:r>
        <w:separator/>
      </w:r>
    </w:p>
    <w:p w14:paraId="2FF6B93A" w14:textId="77777777" w:rsidR="007F061E" w:rsidRDefault="007F061E"/>
  </w:footnote>
  <w:footnote w:type="continuationSeparator" w:id="0">
    <w:p w14:paraId="7A77C310" w14:textId="77777777" w:rsidR="007F061E" w:rsidRDefault="007F061E" w:rsidP="00936049">
      <w:r>
        <w:continuationSeparator/>
      </w:r>
    </w:p>
    <w:p w14:paraId="5F8340FC" w14:textId="77777777" w:rsidR="007F061E" w:rsidRDefault="007F061E"/>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5E9D22" w14:textId="77777777" w:rsidR="007F061E" w:rsidRDefault="007F061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FD2EEA" w14:textId="77777777" w:rsidR="007F061E" w:rsidRDefault="007F061E">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C475E8" w14:textId="77777777" w:rsidR="007F061E" w:rsidRDefault="007F061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4D1864" w14:textId="77777777" w:rsidR="007F061E" w:rsidRPr="006D3397" w:rsidRDefault="007F061E" w:rsidP="006D3397">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D2A038" w14:textId="77777777" w:rsidR="007F061E" w:rsidRPr="00934587" w:rsidRDefault="007F061E" w:rsidP="00AA12C5">
    <w:pPr>
      <w:pStyle w:val="Header"/>
      <w:rPr>
        <w:sz w:val="18"/>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3FABB2" w14:textId="77777777" w:rsidR="007F061E" w:rsidRPr="00934587" w:rsidRDefault="007F061E" w:rsidP="009E347F">
    <w:pPr>
      <w:pStyle w:val="Header"/>
      <w:rPr>
        <w:sz w:val="18"/>
      </w:rPr>
    </w:pPr>
    <w:r>
      <w:rPr>
        <w:sz w:val="18"/>
      </w:rPr>
      <w:t>Basic information</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76E4BA" w14:textId="77777777" w:rsidR="007F061E" w:rsidRPr="00934587" w:rsidRDefault="007F061E" w:rsidP="00AA12C5">
    <w:pPr>
      <w:pStyle w:val="Header"/>
      <w:rPr>
        <w:sz w:val="18"/>
      </w:rPr>
    </w:pPr>
    <w:r>
      <w:rPr>
        <w:sz w:val="18"/>
      </w:rPr>
      <w:t>Basic information</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BA4A71" w14:textId="77777777" w:rsidR="007F061E" w:rsidRPr="00F44C5D" w:rsidRDefault="007F061E" w:rsidP="00F44C5D">
    <w:pPr>
      <w:pStyle w:val="Header"/>
      <w:rPr>
        <w:sz w:val="18"/>
      </w:rPr>
    </w:pPr>
    <w:r w:rsidRPr="000324A4">
      <w:rPr>
        <w:sz w:val="18"/>
      </w:rPr>
      <w:t>Gateway asset</w:t>
    </w:r>
    <w:r>
      <w:rPr>
        <w:sz w:val="18"/>
      </w:rPr>
      <w:t xml:space="preserve"> class implementation indicators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D140F9" w14:textId="77777777" w:rsidR="007F061E" w:rsidRPr="00934587" w:rsidRDefault="007F061E" w:rsidP="00AA12C5">
    <w:pPr>
      <w:pStyle w:val="Header"/>
      <w:rPr>
        <w:sz w:val="18"/>
      </w:rPr>
    </w:pPr>
    <w:r w:rsidRPr="000324A4">
      <w:rPr>
        <w:sz w:val="18"/>
      </w:rPr>
      <w:t>Gateway asset</w:t>
    </w:r>
    <w:r>
      <w:rPr>
        <w:sz w:val="18"/>
      </w:rPr>
      <w:t xml:space="preserve"> class implementation indicators</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43A9D4" w14:textId="77777777" w:rsidR="007F061E" w:rsidRPr="00F44C5D" w:rsidRDefault="007F061E" w:rsidP="00F41B73">
    <w:pPr>
      <w:pStyle w:val="Header"/>
      <w:rPr>
        <w:sz w:val="18"/>
      </w:rPr>
    </w:pPr>
    <w:r w:rsidRPr="000324A4">
      <w:rPr>
        <w:sz w:val="18"/>
      </w:rPr>
      <w:t>Gateway asset</w:t>
    </w:r>
    <w:r>
      <w:rPr>
        <w:sz w:val="18"/>
      </w:rPr>
      <w:t xml:space="preserve"> class implementation indicators</w:t>
    </w:r>
  </w:p>
  <w:p w14:paraId="313B7F34" w14:textId="77777777" w:rsidR="007F061E" w:rsidRDefault="007F061E"/>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378A02" w14:textId="77777777" w:rsidR="007F061E" w:rsidRPr="00F44C5D" w:rsidRDefault="007F061E" w:rsidP="00F41B73">
    <w:pPr>
      <w:pStyle w:val="Header"/>
      <w:rPr>
        <w:sz w:val="18"/>
      </w:rPr>
    </w:pPr>
    <w:r w:rsidRPr="000324A4">
      <w:rPr>
        <w:sz w:val="18"/>
      </w:rPr>
      <w:t>Gateway asset</w:t>
    </w:r>
    <w:r>
      <w:rPr>
        <w:sz w:val="18"/>
      </w:rPr>
      <w:t xml:space="preserve"> class implementation indicators</w:t>
    </w:r>
  </w:p>
  <w:p w14:paraId="466EE758" w14:textId="77777777" w:rsidR="007F061E" w:rsidRDefault="007F061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nsid w:val="0004534B"/>
    <w:multiLevelType w:val="hybridMultilevel"/>
    <w:tmpl w:val="750A8F3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nsid w:val="04BA7D73"/>
    <w:multiLevelType w:val="hybridMultilevel"/>
    <w:tmpl w:val="E51AA8C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7">
    <w:nsid w:val="095235EA"/>
    <w:multiLevelType w:val="hybridMultilevel"/>
    <w:tmpl w:val="201087B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8">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9">
    <w:nsid w:val="0CAD07E9"/>
    <w:multiLevelType w:val="hybridMultilevel"/>
    <w:tmpl w:val="45681E3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0">
    <w:nsid w:val="0DA40496"/>
    <w:multiLevelType w:val="hybridMultilevel"/>
    <w:tmpl w:val="1A06DD2C"/>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1">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2">
    <w:nsid w:val="27337C59"/>
    <w:multiLevelType w:val="hybridMultilevel"/>
    <w:tmpl w:val="62EA217C"/>
    <w:lvl w:ilvl="0" w:tplc="BF64DA3A">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13">
    <w:nsid w:val="2B5800FF"/>
    <w:multiLevelType w:val="hybridMultilevel"/>
    <w:tmpl w:val="B5B6AFD2"/>
    <w:lvl w:ilvl="0" w:tplc="08090013">
      <w:start w:val="1"/>
      <w:numFmt w:val="bullet"/>
      <w:lvlText w:val=""/>
      <w:lvlJc w:val="left"/>
      <w:pPr>
        <w:ind w:left="502" w:hanging="360"/>
      </w:pPr>
      <w:rPr>
        <w:rFonts w:ascii="Wingdings" w:hAnsi="Wingdings" w:hint="default"/>
      </w:rPr>
    </w:lvl>
    <w:lvl w:ilvl="1" w:tplc="40090003">
      <w:start w:val="1"/>
      <w:numFmt w:val="bullet"/>
      <w:lvlText w:val="o"/>
      <w:lvlJc w:val="left"/>
      <w:pPr>
        <w:ind w:left="1222" w:hanging="360"/>
      </w:pPr>
      <w:rPr>
        <w:rFonts w:ascii="Courier New" w:hAnsi="Courier New" w:cs="Courier New" w:hint="default"/>
      </w:rPr>
    </w:lvl>
    <w:lvl w:ilvl="2" w:tplc="40090005" w:tentative="1">
      <w:start w:val="1"/>
      <w:numFmt w:val="bullet"/>
      <w:lvlText w:val=""/>
      <w:lvlJc w:val="left"/>
      <w:pPr>
        <w:ind w:left="1942" w:hanging="360"/>
      </w:pPr>
      <w:rPr>
        <w:rFonts w:ascii="Wingdings" w:hAnsi="Wingdings" w:hint="default"/>
      </w:rPr>
    </w:lvl>
    <w:lvl w:ilvl="3" w:tplc="40090001" w:tentative="1">
      <w:start w:val="1"/>
      <w:numFmt w:val="bullet"/>
      <w:lvlText w:val=""/>
      <w:lvlJc w:val="left"/>
      <w:pPr>
        <w:ind w:left="2662" w:hanging="360"/>
      </w:pPr>
      <w:rPr>
        <w:rFonts w:ascii="Symbol" w:hAnsi="Symbol" w:hint="default"/>
      </w:rPr>
    </w:lvl>
    <w:lvl w:ilvl="4" w:tplc="40090003" w:tentative="1">
      <w:start w:val="1"/>
      <w:numFmt w:val="bullet"/>
      <w:lvlText w:val="o"/>
      <w:lvlJc w:val="left"/>
      <w:pPr>
        <w:ind w:left="3382" w:hanging="360"/>
      </w:pPr>
      <w:rPr>
        <w:rFonts w:ascii="Courier New" w:hAnsi="Courier New" w:cs="Courier New" w:hint="default"/>
      </w:rPr>
    </w:lvl>
    <w:lvl w:ilvl="5" w:tplc="40090005" w:tentative="1">
      <w:start w:val="1"/>
      <w:numFmt w:val="bullet"/>
      <w:lvlText w:val=""/>
      <w:lvlJc w:val="left"/>
      <w:pPr>
        <w:ind w:left="4102" w:hanging="360"/>
      </w:pPr>
      <w:rPr>
        <w:rFonts w:ascii="Wingdings" w:hAnsi="Wingdings" w:hint="default"/>
      </w:rPr>
    </w:lvl>
    <w:lvl w:ilvl="6" w:tplc="40090001" w:tentative="1">
      <w:start w:val="1"/>
      <w:numFmt w:val="bullet"/>
      <w:lvlText w:val=""/>
      <w:lvlJc w:val="left"/>
      <w:pPr>
        <w:ind w:left="4822" w:hanging="360"/>
      </w:pPr>
      <w:rPr>
        <w:rFonts w:ascii="Symbol" w:hAnsi="Symbol" w:hint="default"/>
      </w:rPr>
    </w:lvl>
    <w:lvl w:ilvl="7" w:tplc="40090003" w:tentative="1">
      <w:start w:val="1"/>
      <w:numFmt w:val="bullet"/>
      <w:lvlText w:val="o"/>
      <w:lvlJc w:val="left"/>
      <w:pPr>
        <w:ind w:left="5542" w:hanging="360"/>
      </w:pPr>
      <w:rPr>
        <w:rFonts w:ascii="Courier New" w:hAnsi="Courier New" w:cs="Courier New" w:hint="default"/>
      </w:rPr>
    </w:lvl>
    <w:lvl w:ilvl="8" w:tplc="40090005" w:tentative="1">
      <w:start w:val="1"/>
      <w:numFmt w:val="bullet"/>
      <w:lvlText w:val=""/>
      <w:lvlJc w:val="left"/>
      <w:pPr>
        <w:ind w:left="6262" w:hanging="360"/>
      </w:pPr>
      <w:rPr>
        <w:rFonts w:ascii="Wingdings" w:hAnsi="Wingdings" w:hint="default"/>
      </w:rPr>
    </w:lvl>
  </w:abstractNum>
  <w:abstractNum w:abstractNumId="14">
    <w:nsid w:val="394E11F1"/>
    <w:multiLevelType w:val="hybridMultilevel"/>
    <w:tmpl w:val="EAB602DE"/>
    <w:lvl w:ilvl="0" w:tplc="77F4304A">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15">
    <w:nsid w:val="41547D92"/>
    <w:multiLevelType w:val="hybridMultilevel"/>
    <w:tmpl w:val="E20EC9E4"/>
    <w:lvl w:ilvl="0" w:tplc="0990415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
    <w:nsid w:val="53A06B83"/>
    <w:multiLevelType w:val="hybridMultilevel"/>
    <w:tmpl w:val="849CC53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nsid w:val="58D413A1"/>
    <w:multiLevelType w:val="hybridMultilevel"/>
    <w:tmpl w:val="09928B28"/>
    <w:lvl w:ilvl="0" w:tplc="0A84AFA6">
      <w:start w:val="2013"/>
      <w:numFmt w:val="bullet"/>
      <w:lvlText w:val=""/>
      <w:lvlJc w:val="left"/>
      <w:pPr>
        <w:ind w:left="530" w:hanging="360"/>
      </w:pPr>
      <w:rPr>
        <w:rFonts w:ascii="Symbol" w:eastAsia="Times New Roman" w:hAnsi="Symbol" w:cs="Aria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18">
    <w:nsid w:val="6DE5474E"/>
    <w:multiLevelType w:val="hybridMultilevel"/>
    <w:tmpl w:val="93F2380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9">
    <w:nsid w:val="6F9C0BFE"/>
    <w:multiLevelType w:val="hybridMultilevel"/>
    <w:tmpl w:val="9ACC310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num w:numId="1">
    <w:abstractNumId w:val="11"/>
  </w:num>
  <w:num w:numId="2">
    <w:abstractNumId w:val="4"/>
  </w:num>
  <w:num w:numId="3">
    <w:abstractNumId w:val="3"/>
  </w:num>
  <w:num w:numId="4">
    <w:abstractNumId w:val="2"/>
  </w:num>
  <w:num w:numId="5">
    <w:abstractNumId w:val="1"/>
  </w:num>
  <w:num w:numId="6">
    <w:abstractNumId w:val="0"/>
  </w:num>
  <w:num w:numId="7">
    <w:abstractNumId w:val="8"/>
  </w:num>
  <w:num w:numId="8">
    <w:abstractNumId w:val="17"/>
  </w:num>
  <w:num w:numId="9">
    <w:abstractNumId w:val="19"/>
  </w:num>
  <w:num w:numId="10">
    <w:abstractNumId w:val="6"/>
  </w:num>
  <w:num w:numId="11">
    <w:abstractNumId w:val="5"/>
  </w:num>
  <w:num w:numId="12">
    <w:abstractNumId w:val="16"/>
  </w:num>
  <w:num w:numId="13">
    <w:abstractNumId w:val="13"/>
  </w:num>
  <w:num w:numId="14">
    <w:abstractNumId w:val="9"/>
  </w:num>
  <w:num w:numId="15">
    <w:abstractNumId w:val="18"/>
  </w:num>
  <w:num w:numId="16">
    <w:abstractNumId w:val="10"/>
  </w:num>
  <w:num w:numId="17">
    <w:abstractNumId w:val="14"/>
  </w:num>
  <w:num w:numId="18">
    <w:abstractNumId w:val="15"/>
  </w:num>
  <w:num w:numId="19">
    <w:abstractNumId w:val="12"/>
  </w:num>
  <w:num w:numId="20">
    <w:abstractNumId w:val="7"/>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GrammaticalErrors/>
  <w:activeWritingStyle w:appName="MSWord" w:lang="en-US" w:vendorID="64" w:dllVersion="131078" w:nlCheck="1" w:checkStyle="1"/>
  <w:activeWritingStyle w:appName="MSWord" w:lang="en-GB" w:vendorID="64" w:dllVersion="131078" w:nlCheck="1" w:checkStyle="1"/>
  <w:activeWritingStyle w:appName="MSWord" w:lang="en-IN" w:vendorID="64" w:dllVersion="131078" w:nlCheck="1" w:checkStyle="1"/>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645"/>
    <w:rsid w:val="00001008"/>
    <w:rsid w:val="00001885"/>
    <w:rsid w:val="00003B4D"/>
    <w:rsid w:val="00003E31"/>
    <w:rsid w:val="00005104"/>
    <w:rsid w:val="000062A0"/>
    <w:rsid w:val="00010E0C"/>
    <w:rsid w:val="0001652E"/>
    <w:rsid w:val="00017F4E"/>
    <w:rsid w:val="00021CC4"/>
    <w:rsid w:val="00022916"/>
    <w:rsid w:val="000236CF"/>
    <w:rsid w:val="00023CC7"/>
    <w:rsid w:val="00025C39"/>
    <w:rsid w:val="000324A4"/>
    <w:rsid w:val="000352CD"/>
    <w:rsid w:val="00035DAD"/>
    <w:rsid w:val="00037538"/>
    <w:rsid w:val="00041CC4"/>
    <w:rsid w:val="00044337"/>
    <w:rsid w:val="00052FFC"/>
    <w:rsid w:val="00053794"/>
    <w:rsid w:val="00054FB7"/>
    <w:rsid w:val="0006275B"/>
    <w:rsid w:val="00064439"/>
    <w:rsid w:val="00065204"/>
    <w:rsid w:val="00065AFF"/>
    <w:rsid w:val="00066FFE"/>
    <w:rsid w:val="0007161B"/>
    <w:rsid w:val="000732FC"/>
    <w:rsid w:val="00073BCA"/>
    <w:rsid w:val="00075D66"/>
    <w:rsid w:val="00077486"/>
    <w:rsid w:val="000928CB"/>
    <w:rsid w:val="000936D7"/>
    <w:rsid w:val="0009574D"/>
    <w:rsid w:val="000978BD"/>
    <w:rsid w:val="000A10B1"/>
    <w:rsid w:val="000A1410"/>
    <w:rsid w:val="000A263B"/>
    <w:rsid w:val="000A2C4E"/>
    <w:rsid w:val="000A5F39"/>
    <w:rsid w:val="000B033D"/>
    <w:rsid w:val="000B14FE"/>
    <w:rsid w:val="000B5F91"/>
    <w:rsid w:val="000C1CF6"/>
    <w:rsid w:val="000D132D"/>
    <w:rsid w:val="000D22BF"/>
    <w:rsid w:val="000D2B0B"/>
    <w:rsid w:val="000D2CF8"/>
    <w:rsid w:val="000D4652"/>
    <w:rsid w:val="000E07BE"/>
    <w:rsid w:val="000E2B21"/>
    <w:rsid w:val="000E2B33"/>
    <w:rsid w:val="000E3F03"/>
    <w:rsid w:val="000F06FE"/>
    <w:rsid w:val="000F1262"/>
    <w:rsid w:val="000F2160"/>
    <w:rsid w:val="000F3BE6"/>
    <w:rsid w:val="000F51CA"/>
    <w:rsid w:val="00101E2E"/>
    <w:rsid w:val="0010248B"/>
    <w:rsid w:val="0010301F"/>
    <w:rsid w:val="00103F16"/>
    <w:rsid w:val="0010702A"/>
    <w:rsid w:val="001079C4"/>
    <w:rsid w:val="0011067F"/>
    <w:rsid w:val="00111C4E"/>
    <w:rsid w:val="00111F8E"/>
    <w:rsid w:val="001151EF"/>
    <w:rsid w:val="00116978"/>
    <w:rsid w:val="0011799F"/>
    <w:rsid w:val="00121527"/>
    <w:rsid w:val="00121C15"/>
    <w:rsid w:val="00121C4C"/>
    <w:rsid w:val="001236C4"/>
    <w:rsid w:val="00123D01"/>
    <w:rsid w:val="00124387"/>
    <w:rsid w:val="00130950"/>
    <w:rsid w:val="00130C21"/>
    <w:rsid w:val="0013186A"/>
    <w:rsid w:val="0013551D"/>
    <w:rsid w:val="00140A62"/>
    <w:rsid w:val="00141367"/>
    <w:rsid w:val="0014224A"/>
    <w:rsid w:val="00142F46"/>
    <w:rsid w:val="00143515"/>
    <w:rsid w:val="00151444"/>
    <w:rsid w:val="00151F9C"/>
    <w:rsid w:val="00153707"/>
    <w:rsid w:val="00153870"/>
    <w:rsid w:val="00157AEF"/>
    <w:rsid w:val="001601B1"/>
    <w:rsid w:val="00161109"/>
    <w:rsid w:val="00161E87"/>
    <w:rsid w:val="0016298D"/>
    <w:rsid w:val="00162E63"/>
    <w:rsid w:val="00163C64"/>
    <w:rsid w:val="001654AE"/>
    <w:rsid w:val="001709BE"/>
    <w:rsid w:val="001713B1"/>
    <w:rsid w:val="001716E0"/>
    <w:rsid w:val="00172A7E"/>
    <w:rsid w:val="001732B5"/>
    <w:rsid w:val="00173CDB"/>
    <w:rsid w:val="00173E36"/>
    <w:rsid w:val="00174140"/>
    <w:rsid w:val="00176377"/>
    <w:rsid w:val="00177828"/>
    <w:rsid w:val="0018429F"/>
    <w:rsid w:val="00187F51"/>
    <w:rsid w:val="00191BC1"/>
    <w:rsid w:val="00192045"/>
    <w:rsid w:val="001925A8"/>
    <w:rsid w:val="001942C9"/>
    <w:rsid w:val="00194334"/>
    <w:rsid w:val="00194B50"/>
    <w:rsid w:val="001A0468"/>
    <w:rsid w:val="001A0CD3"/>
    <w:rsid w:val="001A2D59"/>
    <w:rsid w:val="001A34A0"/>
    <w:rsid w:val="001A3E7B"/>
    <w:rsid w:val="001A4617"/>
    <w:rsid w:val="001A4F66"/>
    <w:rsid w:val="001B259B"/>
    <w:rsid w:val="001B30B5"/>
    <w:rsid w:val="001B345B"/>
    <w:rsid w:val="001B485E"/>
    <w:rsid w:val="001B4B06"/>
    <w:rsid w:val="001B603A"/>
    <w:rsid w:val="001B70E3"/>
    <w:rsid w:val="001B7937"/>
    <w:rsid w:val="001C0916"/>
    <w:rsid w:val="001C12AD"/>
    <w:rsid w:val="001C1A4D"/>
    <w:rsid w:val="001C1EEB"/>
    <w:rsid w:val="001C2D46"/>
    <w:rsid w:val="001C2FC7"/>
    <w:rsid w:val="001C50D0"/>
    <w:rsid w:val="001C7EAD"/>
    <w:rsid w:val="001D3290"/>
    <w:rsid w:val="001D52DC"/>
    <w:rsid w:val="001D5D92"/>
    <w:rsid w:val="001D740E"/>
    <w:rsid w:val="001E1802"/>
    <w:rsid w:val="001F077A"/>
    <w:rsid w:val="001F26BB"/>
    <w:rsid w:val="001F4017"/>
    <w:rsid w:val="001F414E"/>
    <w:rsid w:val="001F4ECD"/>
    <w:rsid w:val="001F64AF"/>
    <w:rsid w:val="001F6A69"/>
    <w:rsid w:val="00201700"/>
    <w:rsid w:val="00204A57"/>
    <w:rsid w:val="002057D9"/>
    <w:rsid w:val="002069BF"/>
    <w:rsid w:val="00207DA9"/>
    <w:rsid w:val="0021141D"/>
    <w:rsid w:val="00212DB3"/>
    <w:rsid w:val="00213767"/>
    <w:rsid w:val="00215576"/>
    <w:rsid w:val="00221E59"/>
    <w:rsid w:val="00222233"/>
    <w:rsid w:val="00223B73"/>
    <w:rsid w:val="002245CC"/>
    <w:rsid w:val="002335F4"/>
    <w:rsid w:val="00235D0C"/>
    <w:rsid w:val="00237953"/>
    <w:rsid w:val="0024000C"/>
    <w:rsid w:val="00240138"/>
    <w:rsid w:val="002418F7"/>
    <w:rsid w:val="00241959"/>
    <w:rsid w:val="00243B0B"/>
    <w:rsid w:val="00244CEE"/>
    <w:rsid w:val="00245157"/>
    <w:rsid w:val="00245457"/>
    <w:rsid w:val="00247554"/>
    <w:rsid w:val="00247AEB"/>
    <w:rsid w:val="002504D4"/>
    <w:rsid w:val="00252263"/>
    <w:rsid w:val="002563C1"/>
    <w:rsid w:val="00265CEA"/>
    <w:rsid w:val="0026744B"/>
    <w:rsid w:val="0027046E"/>
    <w:rsid w:val="002723C3"/>
    <w:rsid w:val="00272B74"/>
    <w:rsid w:val="002753BA"/>
    <w:rsid w:val="002762AF"/>
    <w:rsid w:val="00276771"/>
    <w:rsid w:val="00282968"/>
    <w:rsid w:val="00283CEE"/>
    <w:rsid w:val="0028479D"/>
    <w:rsid w:val="00284D22"/>
    <w:rsid w:val="00286C3E"/>
    <w:rsid w:val="00291565"/>
    <w:rsid w:val="00291CDE"/>
    <w:rsid w:val="002951AC"/>
    <w:rsid w:val="002975B6"/>
    <w:rsid w:val="00297644"/>
    <w:rsid w:val="002A30B7"/>
    <w:rsid w:val="002A3F8D"/>
    <w:rsid w:val="002A48ED"/>
    <w:rsid w:val="002A7666"/>
    <w:rsid w:val="002B1D5B"/>
    <w:rsid w:val="002C229E"/>
    <w:rsid w:val="002C2E25"/>
    <w:rsid w:val="002C4CE0"/>
    <w:rsid w:val="002C61C3"/>
    <w:rsid w:val="002C6DC6"/>
    <w:rsid w:val="002D146C"/>
    <w:rsid w:val="002D1491"/>
    <w:rsid w:val="002D2187"/>
    <w:rsid w:val="002D3564"/>
    <w:rsid w:val="002E238C"/>
    <w:rsid w:val="002E2A43"/>
    <w:rsid w:val="002E3E8E"/>
    <w:rsid w:val="002E4641"/>
    <w:rsid w:val="002E471B"/>
    <w:rsid w:val="002E479E"/>
    <w:rsid w:val="002E7B38"/>
    <w:rsid w:val="002F1CC3"/>
    <w:rsid w:val="002F3366"/>
    <w:rsid w:val="002F4514"/>
    <w:rsid w:val="002F4E77"/>
    <w:rsid w:val="00300CF7"/>
    <w:rsid w:val="00300D0B"/>
    <w:rsid w:val="00300EEC"/>
    <w:rsid w:val="003014BE"/>
    <w:rsid w:val="003044D0"/>
    <w:rsid w:val="00304A6F"/>
    <w:rsid w:val="00306D12"/>
    <w:rsid w:val="00307DA1"/>
    <w:rsid w:val="003108DA"/>
    <w:rsid w:val="0031098B"/>
    <w:rsid w:val="0031137F"/>
    <w:rsid w:val="00311DAE"/>
    <w:rsid w:val="00312FF9"/>
    <w:rsid w:val="0031452A"/>
    <w:rsid w:val="00314891"/>
    <w:rsid w:val="00316224"/>
    <w:rsid w:val="003164CB"/>
    <w:rsid w:val="0031702B"/>
    <w:rsid w:val="00317B34"/>
    <w:rsid w:val="0032319F"/>
    <w:rsid w:val="003233B9"/>
    <w:rsid w:val="00323436"/>
    <w:rsid w:val="00326BEA"/>
    <w:rsid w:val="00326D6F"/>
    <w:rsid w:val="00327210"/>
    <w:rsid w:val="00327660"/>
    <w:rsid w:val="00331320"/>
    <w:rsid w:val="00331CD5"/>
    <w:rsid w:val="00333DDA"/>
    <w:rsid w:val="0033413A"/>
    <w:rsid w:val="003353EF"/>
    <w:rsid w:val="0033550C"/>
    <w:rsid w:val="00336256"/>
    <w:rsid w:val="00336652"/>
    <w:rsid w:val="00337AB0"/>
    <w:rsid w:val="003401A7"/>
    <w:rsid w:val="003450C4"/>
    <w:rsid w:val="0034548D"/>
    <w:rsid w:val="003458C8"/>
    <w:rsid w:val="00351129"/>
    <w:rsid w:val="003513E0"/>
    <w:rsid w:val="00351E04"/>
    <w:rsid w:val="00352BD8"/>
    <w:rsid w:val="003560E7"/>
    <w:rsid w:val="00356CDA"/>
    <w:rsid w:val="00360B40"/>
    <w:rsid w:val="0036201B"/>
    <w:rsid w:val="0036408B"/>
    <w:rsid w:val="003648AA"/>
    <w:rsid w:val="00364CC5"/>
    <w:rsid w:val="00364D63"/>
    <w:rsid w:val="00364FBD"/>
    <w:rsid w:val="003653E5"/>
    <w:rsid w:val="00366569"/>
    <w:rsid w:val="003677A5"/>
    <w:rsid w:val="003712FF"/>
    <w:rsid w:val="0037319B"/>
    <w:rsid w:val="003734D4"/>
    <w:rsid w:val="003754E4"/>
    <w:rsid w:val="003765BB"/>
    <w:rsid w:val="00376D22"/>
    <w:rsid w:val="00381234"/>
    <w:rsid w:val="0038376B"/>
    <w:rsid w:val="00387BB0"/>
    <w:rsid w:val="00390B1B"/>
    <w:rsid w:val="00390E50"/>
    <w:rsid w:val="0039187D"/>
    <w:rsid w:val="00392967"/>
    <w:rsid w:val="003938A7"/>
    <w:rsid w:val="0039671F"/>
    <w:rsid w:val="003A0138"/>
    <w:rsid w:val="003A1AE6"/>
    <w:rsid w:val="003A2567"/>
    <w:rsid w:val="003A3203"/>
    <w:rsid w:val="003A4263"/>
    <w:rsid w:val="003A4346"/>
    <w:rsid w:val="003A5287"/>
    <w:rsid w:val="003A7E15"/>
    <w:rsid w:val="003B4143"/>
    <w:rsid w:val="003B5C38"/>
    <w:rsid w:val="003B5EED"/>
    <w:rsid w:val="003B6437"/>
    <w:rsid w:val="003B6B2E"/>
    <w:rsid w:val="003B7E08"/>
    <w:rsid w:val="003C158B"/>
    <w:rsid w:val="003C2628"/>
    <w:rsid w:val="003C2AFD"/>
    <w:rsid w:val="003C3865"/>
    <w:rsid w:val="003D1856"/>
    <w:rsid w:val="003D4B13"/>
    <w:rsid w:val="003D4C87"/>
    <w:rsid w:val="003D560E"/>
    <w:rsid w:val="003D69ED"/>
    <w:rsid w:val="003E0A77"/>
    <w:rsid w:val="003E40C4"/>
    <w:rsid w:val="003E55E7"/>
    <w:rsid w:val="003E71C4"/>
    <w:rsid w:val="003F0E6F"/>
    <w:rsid w:val="003F243F"/>
    <w:rsid w:val="003F25EE"/>
    <w:rsid w:val="003F508E"/>
    <w:rsid w:val="00401168"/>
    <w:rsid w:val="004024A6"/>
    <w:rsid w:val="00402A17"/>
    <w:rsid w:val="00403536"/>
    <w:rsid w:val="0040660F"/>
    <w:rsid w:val="00407356"/>
    <w:rsid w:val="00410596"/>
    <w:rsid w:val="00411097"/>
    <w:rsid w:val="00412715"/>
    <w:rsid w:val="0041301C"/>
    <w:rsid w:val="004147CC"/>
    <w:rsid w:val="004154F0"/>
    <w:rsid w:val="004162B5"/>
    <w:rsid w:val="0042000D"/>
    <w:rsid w:val="004219D5"/>
    <w:rsid w:val="0042244B"/>
    <w:rsid w:val="00422582"/>
    <w:rsid w:val="0042311C"/>
    <w:rsid w:val="00423DD2"/>
    <w:rsid w:val="00423E3E"/>
    <w:rsid w:val="00424716"/>
    <w:rsid w:val="00424902"/>
    <w:rsid w:val="00424A52"/>
    <w:rsid w:val="00424DDF"/>
    <w:rsid w:val="00424E4A"/>
    <w:rsid w:val="00424F50"/>
    <w:rsid w:val="00425231"/>
    <w:rsid w:val="0043232D"/>
    <w:rsid w:val="004341B3"/>
    <w:rsid w:val="00434FDC"/>
    <w:rsid w:val="004364AE"/>
    <w:rsid w:val="004366C9"/>
    <w:rsid w:val="004409C6"/>
    <w:rsid w:val="004414D7"/>
    <w:rsid w:val="00441916"/>
    <w:rsid w:val="00443C54"/>
    <w:rsid w:val="00445C1D"/>
    <w:rsid w:val="00447A3F"/>
    <w:rsid w:val="00447C63"/>
    <w:rsid w:val="0045289A"/>
    <w:rsid w:val="00452BBE"/>
    <w:rsid w:val="0045739C"/>
    <w:rsid w:val="00460EAD"/>
    <w:rsid w:val="00461CFE"/>
    <w:rsid w:val="00466326"/>
    <w:rsid w:val="00466E53"/>
    <w:rsid w:val="00470987"/>
    <w:rsid w:val="00470BC0"/>
    <w:rsid w:val="00471810"/>
    <w:rsid w:val="0047508C"/>
    <w:rsid w:val="00477108"/>
    <w:rsid w:val="00480232"/>
    <w:rsid w:val="00482286"/>
    <w:rsid w:val="00483377"/>
    <w:rsid w:val="0048337C"/>
    <w:rsid w:val="0048360E"/>
    <w:rsid w:val="00483960"/>
    <w:rsid w:val="00483DB1"/>
    <w:rsid w:val="0048580D"/>
    <w:rsid w:val="00486B7B"/>
    <w:rsid w:val="004A2485"/>
    <w:rsid w:val="004A47D7"/>
    <w:rsid w:val="004A4DAD"/>
    <w:rsid w:val="004A7A67"/>
    <w:rsid w:val="004A7DFC"/>
    <w:rsid w:val="004B0994"/>
    <w:rsid w:val="004B10CC"/>
    <w:rsid w:val="004B1867"/>
    <w:rsid w:val="004B2F95"/>
    <w:rsid w:val="004B406A"/>
    <w:rsid w:val="004B4FCF"/>
    <w:rsid w:val="004B5E32"/>
    <w:rsid w:val="004B6C17"/>
    <w:rsid w:val="004B77A3"/>
    <w:rsid w:val="004C210A"/>
    <w:rsid w:val="004C43E2"/>
    <w:rsid w:val="004C5458"/>
    <w:rsid w:val="004C743B"/>
    <w:rsid w:val="004D01E8"/>
    <w:rsid w:val="004D154E"/>
    <w:rsid w:val="004D2C7F"/>
    <w:rsid w:val="004D33A9"/>
    <w:rsid w:val="004D7798"/>
    <w:rsid w:val="004E50B0"/>
    <w:rsid w:val="004E6E42"/>
    <w:rsid w:val="004F5143"/>
    <w:rsid w:val="004F67BC"/>
    <w:rsid w:val="00502FBE"/>
    <w:rsid w:val="00504681"/>
    <w:rsid w:val="0050559D"/>
    <w:rsid w:val="00505FF2"/>
    <w:rsid w:val="00507A8B"/>
    <w:rsid w:val="00516093"/>
    <w:rsid w:val="00517E37"/>
    <w:rsid w:val="005200CC"/>
    <w:rsid w:val="005228D8"/>
    <w:rsid w:val="00522FDC"/>
    <w:rsid w:val="00523CCE"/>
    <w:rsid w:val="00525887"/>
    <w:rsid w:val="0053055C"/>
    <w:rsid w:val="005348B1"/>
    <w:rsid w:val="00535A4F"/>
    <w:rsid w:val="00536E31"/>
    <w:rsid w:val="00536F9A"/>
    <w:rsid w:val="005370C4"/>
    <w:rsid w:val="005372F3"/>
    <w:rsid w:val="0053753B"/>
    <w:rsid w:val="00541225"/>
    <w:rsid w:val="00542BB0"/>
    <w:rsid w:val="00543BD5"/>
    <w:rsid w:val="005447A8"/>
    <w:rsid w:val="00546197"/>
    <w:rsid w:val="00547117"/>
    <w:rsid w:val="005474A3"/>
    <w:rsid w:val="00554851"/>
    <w:rsid w:val="00555E2A"/>
    <w:rsid w:val="005577A6"/>
    <w:rsid w:val="00560294"/>
    <w:rsid w:val="00560E72"/>
    <w:rsid w:val="0056146D"/>
    <w:rsid w:val="005642B6"/>
    <w:rsid w:val="00567D67"/>
    <w:rsid w:val="005714CE"/>
    <w:rsid w:val="00571A89"/>
    <w:rsid w:val="00571B86"/>
    <w:rsid w:val="005727E4"/>
    <w:rsid w:val="00573216"/>
    <w:rsid w:val="00574272"/>
    <w:rsid w:val="00574E0F"/>
    <w:rsid w:val="0057515B"/>
    <w:rsid w:val="005763E7"/>
    <w:rsid w:val="00581EE4"/>
    <w:rsid w:val="005827D1"/>
    <w:rsid w:val="00583EFD"/>
    <w:rsid w:val="00585831"/>
    <w:rsid w:val="005918F6"/>
    <w:rsid w:val="005919D6"/>
    <w:rsid w:val="00592D0B"/>
    <w:rsid w:val="00593A21"/>
    <w:rsid w:val="0059460C"/>
    <w:rsid w:val="00594F4D"/>
    <w:rsid w:val="00596D40"/>
    <w:rsid w:val="005A06D2"/>
    <w:rsid w:val="005A4E67"/>
    <w:rsid w:val="005A6F91"/>
    <w:rsid w:val="005B0C04"/>
    <w:rsid w:val="005B10FF"/>
    <w:rsid w:val="005B142A"/>
    <w:rsid w:val="005B2ABC"/>
    <w:rsid w:val="005B44DB"/>
    <w:rsid w:val="005B4C52"/>
    <w:rsid w:val="005B584F"/>
    <w:rsid w:val="005B5BE9"/>
    <w:rsid w:val="005B6055"/>
    <w:rsid w:val="005B6B5C"/>
    <w:rsid w:val="005B6C8B"/>
    <w:rsid w:val="005B7A27"/>
    <w:rsid w:val="005B7ED3"/>
    <w:rsid w:val="005C1856"/>
    <w:rsid w:val="005C430D"/>
    <w:rsid w:val="005C5AA5"/>
    <w:rsid w:val="005D14E0"/>
    <w:rsid w:val="005D2680"/>
    <w:rsid w:val="005D28E2"/>
    <w:rsid w:val="005D32D9"/>
    <w:rsid w:val="005D3A75"/>
    <w:rsid w:val="005D3FD4"/>
    <w:rsid w:val="005D4586"/>
    <w:rsid w:val="005D4697"/>
    <w:rsid w:val="005D4B1C"/>
    <w:rsid w:val="005D7746"/>
    <w:rsid w:val="005E13AA"/>
    <w:rsid w:val="005E3C84"/>
    <w:rsid w:val="005E3E6C"/>
    <w:rsid w:val="005E4032"/>
    <w:rsid w:val="005E6D3A"/>
    <w:rsid w:val="005F592C"/>
    <w:rsid w:val="005F5F59"/>
    <w:rsid w:val="005F75D6"/>
    <w:rsid w:val="006000C2"/>
    <w:rsid w:val="0060145D"/>
    <w:rsid w:val="00601555"/>
    <w:rsid w:val="00601BB9"/>
    <w:rsid w:val="0060791E"/>
    <w:rsid w:val="00610620"/>
    <w:rsid w:val="00611310"/>
    <w:rsid w:val="00614CFF"/>
    <w:rsid w:val="00616140"/>
    <w:rsid w:val="00617393"/>
    <w:rsid w:val="00617831"/>
    <w:rsid w:val="006208AF"/>
    <w:rsid w:val="00622605"/>
    <w:rsid w:val="006254D7"/>
    <w:rsid w:val="0062584E"/>
    <w:rsid w:val="006308F4"/>
    <w:rsid w:val="0063152D"/>
    <w:rsid w:val="00631B81"/>
    <w:rsid w:val="006324B9"/>
    <w:rsid w:val="0063354F"/>
    <w:rsid w:val="00634EBA"/>
    <w:rsid w:val="0063565D"/>
    <w:rsid w:val="00644696"/>
    <w:rsid w:val="00644F2D"/>
    <w:rsid w:val="00646448"/>
    <w:rsid w:val="00647634"/>
    <w:rsid w:val="006503B8"/>
    <w:rsid w:val="0065178D"/>
    <w:rsid w:val="00652786"/>
    <w:rsid w:val="00653097"/>
    <w:rsid w:val="006554E7"/>
    <w:rsid w:val="00656960"/>
    <w:rsid w:val="0065713F"/>
    <w:rsid w:val="006609F4"/>
    <w:rsid w:val="00660B19"/>
    <w:rsid w:val="00662B2A"/>
    <w:rsid w:val="006634F7"/>
    <w:rsid w:val="006638BE"/>
    <w:rsid w:val="006652EE"/>
    <w:rsid w:val="006657C4"/>
    <w:rsid w:val="0066596D"/>
    <w:rsid w:val="00666413"/>
    <w:rsid w:val="006666C5"/>
    <w:rsid w:val="00666AFB"/>
    <w:rsid w:val="00667A65"/>
    <w:rsid w:val="00670645"/>
    <w:rsid w:val="006713F0"/>
    <w:rsid w:val="00671916"/>
    <w:rsid w:val="00671B32"/>
    <w:rsid w:val="00677D83"/>
    <w:rsid w:val="006800AF"/>
    <w:rsid w:val="006817D6"/>
    <w:rsid w:val="00681AF1"/>
    <w:rsid w:val="00681DF1"/>
    <w:rsid w:val="0068323F"/>
    <w:rsid w:val="006843E6"/>
    <w:rsid w:val="00687083"/>
    <w:rsid w:val="006873A3"/>
    <w:rsid w:val="00692CFF"/>
    <w:rsid w:val="0069437C"/>
    <w:rsid w:val="0069441A"/>
    <w:rsid w:val="006A08BA"/>
    <w:rsid w:val="006A5942"/>
    <w:rsid w:val="006A6CD7"/>
    <w:rsid w:val="006A7600"/>
    <w:rsid w:val="006B1318"/>
    <w:rsid w:val="006B1F1F"/>
    <w:rsid w:val="006B6BBD"/>
    <w:rsid w:val="006B6FEA"/>
    <w:rsid w:val="006B714F"/>
    <w:rsid w:val="006C1497"/>
    <w:rsid w:val="006C15D4"/>
    <w:rsid w:val="006C1B37"/>
    <w:rsid w:val="006C20D7"/>
    <w:rsid w:val="006C22D3"/>
    <w:rsid w:val="006C3B37"/>
    <w:rsid w:val="006C45A2"/>
    <w:rsid w:val="006C558F"/>
    <w:rsid w:val="006C7181"/>
    <w:rsid w:val="006D0439"/>
    <w:rsid w:val="006D052E"/>
    <w:rsid w:val="006D15D0"/>
    <w:rsid w:val="006D2ED8"/>
    <w:rsid w:val="006D3397"/>
    <w:rsid w:val="006D3997"/>
    <w:rsid w:val="006D57BD"/>
    <w:rsid w:val="006E081C"/>
    <w:rsid w:val="006E09C9"/>
    <w:rsid w:val="006E13E8"/>
    <w:rsid w:val="006E37CE"/>
    <w:rsid w:val="006E3943"/>
    <w:rsid w:val="006E547D"/>
    <w:rsid w:val="006E649C"/>
    <w:rsid w:val="006E6691"/>
    <w:rsid w:val="006E6B4D"/>
    <w:rsid w:val="006F622B"/>
    <w:rsid w:val="006F7BFF"/>
    <w:rsid w:val="00700591"/>
    <w:rsid w:val="00701DB4"/>
    <w:rsid w:val="00702048"/>
    <w:rsid w:val="00702173"/>
    <w:rsid w:val="00704210"/>
    <w:rsid w:val="007056AF"/>
    <w:rsid w:val="00705C04"/>
    <w:rsid w:val="00707C74"/>
    <w:rsid w:val="0071094E"/>
    <w:rsid w:val="00710A7C"/>
    <w:rsid w:val="00712636"/>
    <w:rsid w:val="00714235"/>
    <w:rsid w:val="00714348"/>
    <w:rsid w:val="00715A09"/>
    <w:rsid w:val="007206A4"/>
    <w:rsid w:val="00720CDD"/>
    <w:rsid w:val="00721283"/>
    <w:rsid w:val="00721CC8"/>
    <w:rsid w:val="007254D4"/>
    <w:rsid w:val="00725F05"/>
    <w:rsid w:val="00726434"/>
    <w:rsid w:val="00726B03"/>
    <w:rsid w:val="00727B98"/>
    <w:rsid w:val="007300EC"/>
    <w:rsid w:val="00731179"/>
    <w:rsid w:val="00731A89"/>
    <w:rsid w:val="00733715"/>
    <w:rsid w:val="00737921"/>
    <w:rsid w:val="0074410D"/>
    <w:rsid w:val="00745943"/>
    <w:rsid w:val="00747B79"/>
    <w:rsid w:val="00747CE4"/>
    <w:rsid w:val="00747EF0"/>
    <w:rsid w:val="00750BE7"/>
    <w:rsid w:val="0075128D"/>
    <w:rsid w:val="007526C9"/>
    <w:rsid w:val="00752B5A"/>
    <w:rsid w:val="0075723E"/>
    <w:rsid w:val="00760C6F"/>
    <w:rsid w:val="0076231F"/>
    <w:rsid w:val="00763748"/>
    <w:rsid w:val="007653DD"/>
    <w:rsid w:val="0076613F"/>
    <w:rsid w:val="00767DF3"/>
    <w:rsid w:val="00772F0E"/>
    <w:rsid w:val="00773795"/>
    <w:rsid w:val="00773E10"/>
    <w:rsid w:val="00774F1E"/>
    <w:rsid w:val="00781509"/>
    <w:rsid w:val="007863AB"/>
    <w:rsid w:val="00791313"/>
    <w:rsid w:val="00794B24"/>
    <w:rsid w:val="007951DA"/>
    <w:rsid w:val="00796E21"/>
    <w:rsid w:val="007976FA"/>
    <w:rsid w:val="00797EF3"/>
    <w:rsid w:val="00797F67"/>
    <w:rsid w:val="007A05B8"/>
    <w:rsid w:val="007A0A04"/>
    <w:rsid w:val="007A2482"/>
    <w:rsid w:val="007A46C4"/>
    <w:rsid w:val="007A6282"/>
    <w:rsid w:val="007A6E06"/>
    <w:rsid w:val="007A78ED"/>
    <w:rsid w:val="007B02F9"/>
    <w:rsid w:val="007B0711"/>
    <w:rsid w:val="007B2946"/>
    <w:rsid w:val="007B35EE"/>
    <w:rsid w:val="007B4C2C"/>
    <w:rsid w:val="007B4F8B"/>
    <w:rsid w:val="007B7514"/>
    <w:rsid w:val="007C43C6"/>
    <w:rsid w:val="007C50A0"/>
    <w:rsid w:val="007C5706"/>
    <w:rsid w:val="007C7694"/>
    <w:rsid w:val="007C7BB4"/>
    <w:rsid w:val="007C7F98"/>
    <w:rsid w:val="007D04A5"/>
    <w:rsid w:val="007D064A"/>
    <w:rsid w:val="007D0EED"/>
    <w:rsid w:val="007D3447"/>
    <w:rsid w:val="007D65F6"/>
    <w:rsid w:val="007D69EC"/>
    <w:rsid w:val="007D7109"/>
    <w:rsid w:val="007E7E1B"/>
    <w:rsid w:val="007F0203"/>
    <w:rsid w:val="007F061E"/>
    <w:rsid w:val="007F1732"/>
    <w:rsid w:val="007F32E4"/>
    <w:rsid w:val="007F4A72"/>
    <w:rsid w:val="007F640C"/>
    <w:rsid w:val="007F696D"/>
    <w:rsid w:val="007F726F"/>
    <w:rsid w:val="007F75EE"/>
    <w:rsid w:val="00801203"/>
    <w:rsid w:val="00801AB5"/>
    <w:rsid w:val="00802F58"/>
    <w:rsid w:val="008036B2"/>
    <w:rsid w:val="00804354"/>
    <w:rsid w:val="00805CED"/>
    <w:rsid w:val="00811FC0"/>
    <w:rsid w:val="00815127"/>
    <w:rsid w:val="0082025E"/>
    <w:rsid w:val="00820C82"/>
    <w:rsid w:val="008215F6"/>
    <w:rsid w:val="00821C9E"/>
    <w:rsid w:val="00822AB2"/>
    <w:rsid w:val="0082327F"/>
    <w:rsid w:val="0082348F"/>
    <w:rsid w:val="008239E2"/>
    <w:rsid w:val="00824575"/>
    <w:rsid w:val="00824E97"/>
    <w:rsid w:val="00825AD7"/>
    <w:rsid w:val="00826664"/>
    <w:rsid w:val="00827697"/>
    <w:rsid w:val="0082778A"/>
    <w:rsid w:val="00830B1D"/>
    <w:rsid w:val="00832219"/>
    <w:rsid w:val="00834210"/>
    <w:rsid w:val="00834EB7"/>
    <w:rsid w:val="008368BB"/>
    <w:rsid w:val="00837EA2"/>
    <w:rsid w:val="00840D02"/>
    <w:rsid w:val="0084225D"/>
    <w:rsid w:val="00842499"/>
    <w:rsid w:val="00842AA6"/>
    <w:rsid w:val="00843C89"/>
    <w:rsid w:val="00844815"/>
    <w:rsid w:val="00851677"/>
    <w:rsid w:val="00851B7D"/>
    <w:rsid w:val="008528AE"/>
    <w:rsid w:val="0085363F"/>
    <w:rsid w:val="00853821"/>
    <w:rsid w:val="00855D7D"/>
    <w:rsid w:val="00855FB4"/>
    <w:rsid w:val="008568DE"/>
    <w:rsid w:val="00857719"/>
    <w:rsid w:val="00857F9B"/>
    <w:rsid w:val="00863702"/>
    <w:rsid w:val="008669CF"/>
    <w:rsid w:val="0086706E"/>
    <w:rsid w:val="0086791D"/>
    <w:rsid w:val="00871071"/>
    <w:rsid w:val="00871369"/>
    <w:rsid w:val="008738F1"/>
    <w:rsid w:val="008765D3"/>
    <w:rsid w:val="0087692C"/>
    <w:rsid w:val="0088056F"/>
    <w:rsid w:val="00881F7E"/>
    <w:rsid w:val="0088576E"/>
    <w:rsid w:val="008870E0"/>
    <w:rsid w:val="00887179"/>
    <w:rsid w:val="0089054C"/>
    <w:rsid w:val="00890993"/>
    <w:rsid w:val="00891275"/>
    <w:rsid w:val="0089225D"/>
    <w:rsid w:val="008963D2"/>
    <w:rsid w:val="00896472"/>
    <w:rsid w:val="00897381"/>
    <w:rsid w:val="008A1BE9"/>
    <w:rsid w:val="008A3284"/>
    <w:rsid w:val="008A3DF1"/>
    <w:rsid w:val="008A620A"/>
    <w:rsid w:val="008A7016"/>
    <w:rsid w:val="008A763A"/>
    <w:rsid w:val="008B0FE1"/>
    <w:rsid w:val="008B2542"/>
    <w:rsid w:val="008B3012"/>
    <w:rsid w:val="008B382D"/>
    <w:rsid w:val="008B72E1"/>
    <w:rsid w:val="008B75A1"/>
    <w:rsid w:val="008C0413"/>
    <w:rsid w:val="008C055A"/>
    <w:rsid w:val="008D1D7E"/>
    <w:rsid w:val="008D30E8"/>
    <w:rsid w:val="008D77DF"/>
    <w:rsid w:val="008E0971"/>
    <w:rsid w:val="008E17AB"/>
    <w:rsid w:val="008E30D9"/>
    <w:rsid w:val="008E4EE9"/>
    <w:rsid w:val="008E62F5"/>
    <w:rsid w:val="008E6688"/>
    <w:rsid w:val="008E7091"/>
    <w:rsid w:val="008E7B03"/>
    <w:rsid w:val="008F0A39"/>
    <w:rsid w:val="008F185F"/>
    <w:rsid w:val="008F1D4A"/>
    <w:rsid w:val="008F767D"/>
    <w:rsid w:val="008F7868"/>
    <w:rsid w:val="009009A9"/>
    <w:rsid w:val="00900DA6"/>
    <w:rsid w:val="00900F95"/>
    <w:rsid w:val="00903355"/>
    <w:rsid w:val="00903B63"/>
    <w:rsid w:val="00906F14"/>
    <w:rsid w:val="00913C10"/>
    <w:rsid w:val="00914167"/>
    <w:rsid w:val="009153B6"/>
    <w:rsid w:val="00916C91"/>
    <w:rsid w:val="00917076"/>
    <w:rsid w:val="009178AA"/>
    <w:rsid w:val="0092000A"/>
    <w:rsid w:val="009201A5"/>
    <w:rsid w:val="009249F1"/>
    <w:rsid w:val="00926297"/>
    <w:rsid w:val="0092732C"/>
    <w:rsid w:val="00927FBE"/>
    <w:rsid w:val="00932BDD"/>
    <w:rsid w:val="00934587"/>
    <w:rsid w:val="00936049"/>
    <w:rsid w:val="00936900"/>
    <w:rsid w:val="00936DC0"/>
    <w:rsid w:val="0094215A"/>
    <w:rsid w:val="00944B5E"/>
    <w:rsid w:val="00944BD1"/>
    <w:rsid w:val="009455C1"/>
    <w:rsid w:val="00945994"/>
    <w:rsid w:val="00951B44"/>
    <w:rsid w:val="00956A92"/>
    <w:rsid w:val="009572FB"/>
    <w:rsid w:val="009576BB"/>
    <w:rsid w:val="00957824"/>
    <w:rsid w:val="00962FEE"/>
    <w:rsid w:val="009630D7"/>
    <w:rsid w:val="0096560E"/>
    <w:rsid w:val="00965859"/>
    <w:rsid w:val="00965D89"/>
    <w:rsid w:val="00977426"/>
    <w:rsid w:val="0098553C"/>
    <w:rsid w:val="00985936"/>
    <w:rsid w:val="00986592"/>
    <w:rsid w:val="00987059"/>
    <w:rsid w:val="00991382"/>
    <w:rsid w:val="0099198C"/>
    <w:rsid w:val="00992D2B"/>
    <w:rsid w:val="00994D92"/>
    <w:rsid w:val="00997695"/>
    <w:rsid w:val="009A14F5"/>
    <w:rsid w:val="009A19F7"/>
    <w:rsid w:val="009A594C"/>
    <w:rsid w:val="009B44B6"/>
    <w:rsid w:val="009B6B53"/>
    <w:rsid w:val="009C0DE5"/>
    <w:rsid w:val="009C1D27"/>
    <w:rsid w:val="009C32D6"/>
    <w:rsid w:val="009C682F"/>
    <w:rsid w:val="009D0A56"/>
    <w:rsid w:val="009D1C00"/>
    <w:rsid w:val="009D1FB5"/>
    <w:rsid w:val="009D46A1"/>
    <w:rsid w:val="009D65A9"/>
    <w:rsid w:val="009D669F"/>
    <w:rsid w:val="009D7347"/>
    <w:rsid w:val="009E13E3"/>
    <w:rsid w:val="009E347F"/>
    <w:rsid w:val="009E3D87"/>
    <w:rsid w:val="009E60E7"/>
    <w:rsid w:val="009F0EC1"/>
    <w:rsid w:val="009F245E"/>
    <w:rsid w:val="009F68DE"/>
    <w:rsid w:val="009F72D6"/>
    <w:rsid w:val="009F7430"/>
    <w:rsid w:val="00A006C1"/>
    <w:rsid w:val="00A03CE4"/>
    <w:rsid w:val="00A04E89"/>
    <w:rsid w:val="00A0545E"/>
    <w:rsid w:val="00A103A2"/>
    <w:rsid w:val="00A107AF"/>
    <w:rsid w:val="00A10BA3"/>
    <w:rsid w:val="00A1189F"/>
    <w:rsid w:val="00A11A5B"/>
    <w:rsid w:val="00A14613"/>
    <w:rsid w:val="00A158FF"/>
    <w:rsid w:val="00A17205"/>
    <w:rsid w:val="00A17435"/>
    <w:rsid w:val="00A2088F"/>
    <w:rsid w:val="00A2181D"/>
    <w:rsid w:val="00A233C1"/>
    <w:rsid w:val="00A33CA4"/>
    <w:rsid w:val="00A404B5"/>
    <w:rsid w:val="00A42D7C"/>
    <w:rsid w:val="00A43E5B"/>
    <w:rsid w:val="00A4578E"/>
    <w:rsid w:val="00A458EF"/>
    <w:rsid w:val="00A46C7A"/>
    <w:rsid w:val="00A476BA"/>
    <w:rsid w:val="00A47A60"/>
    <w:rsid w:val="00A510B8"/>
    <w:rsid w:val="00A513DB"/>
    <w:rsid w:val="00A518D6"/>
    <w:rsid w:val="00A5237C"/>
    <w:rsid w:val="00A53F86"/>
    <w:rsid w:val="00A55190"/>
    <w:rsid w:val="00A57302"/>
    <w:rsid w:val="00A57816"/>
    <w:rsid w:val="00A57E01"/>
    <w:rsid w:val="00A60E33"/>
    <w:rsid w:val="00A6121E"/>
    <w:rsid w:val="00A61786"/>
    <w:rsid w:val="00A62DF0"/>
    <w:rsid w:val="00A63E5B"/>
    <w:rsid w:val="00A65189"/>
    <w:rsid w:val="00A7050D"/>
    <w:rsid w:val="00A71E37"/>
    <w:rsid w:val="00A76DD9"/>
    <w:rsid w:val="00A80F9C"/>
    <w:rsid w:val="00A824C0"/>
    <w:rsid w:val="00A85EEE"/>
    <w:rsid w:val="00A87EF3"/>
    <w:rsid w:val="00A92494"/>
    <w:rsid w:val="00A93A5E"/>
    <w:rsid w:val="00A93BCB"/>
    <w:rsid w:val="00A9532F"/>
    <w:rsid w:val="00A95A1E"/>
    <w:rsid w:val="00A96AE2"/>
    <w:rsid w:val="00A96E7C"/>
    <w:rsid w:val="00AA12C5"/>
    <w:rsid w:val="00AA210F"/>
    <w:rsid w:val="00AA294E"/>
    <w:rsid w:val="00AA44F8"/>
    <w:rsid w:val="00AA6593"/>
    <w:rsid w:val="00AA7134"/>
    <w:rsid w:val="00AA7C70"/>
    <w:rsid w:val="00AB117F"/>
    <w:rsid w:val="00AB1ADC"/>
    <w:rsid w:val="00AB5EDC"/>
    <w:rsid w:val="00AB67D5"/>
    <w:rsid w:val="00AB6C0F"/>
    <w:rsid w:val="00AB750E"/>
    <w:rsid w:val="00AC005C"/>
    <w:rsid w:val="00AC1732"/>
    <w:rsid w:val="00AC26C9"/>
    <w:rsid w:val="00AC2CF9"/>
    <w:rsid w:val="00AC5AAA"/>
    <w:rsid w:val="00AC6560"/>
    <w:rsid w:val="00AC6B92"/>
    <w:rsid w:val="00AD0D18"/>
    <w:rsid w:val="00AD188F"/>
    <w:rsid w:val="00AD4050"/>
    <w:rsid w:val="00AD4C86"/>
    <w:rsid w:val="00AD7819"/>
    <w:rsid w:val="00AD7A5F"/>
    <w:rsid w:val="00AE0F90"/>
    <w:rsid w:val="00AE100E"/>
    <w:rsid w:val="00AE53DD"/>
    <w:rsid w:val="00AE765D"/>
    <w:rsid w:val="00AF2F77"/>
    <w:rsid w:val="00AF5B53"/>
    <w:rsid w:val="00AF5FF8"/>
    <w:rsid w:val="00AF6B62"/>
    <w:rsid w:val="00AF6D0F"/>
    <w:rsid w:val="00AF7519"/>
    <w:rsid w:val="00B005D9"/>
    <w:rsid w:val="00B013D0"/>
    <w:rsid w:val="00B01D44"/>
    <w:rsid w:val="00B023E6"/>
    <w:rsid w:val="00B02D84"/>
    <w:rsid w:val="00B02F39"/>
    <w:rsid w:val="00B05390"/>
    <w:rsid w:val="00B0750A"/>
    <w:rsid w:val="00B077C7"/>
    <w:rsid w:val="00B10958"/>
    <w:rsid w:val="00B134F6"/>
    <w:rsid w:val="00B1361C"/>
    <w:rsid w:val="00B14D15"/>
    <w:rsid w:val="00B15F0B"/>
    <w:rsid w:val="00B17562"/>
    <w:rsid w:val="00B22BF8"/>
    <w:rsid w:val="00B237E8"/>
    <w:rsid w:val="00B27F84"/>
    <w:rsid w:val="00B31D9C"/>
    <w:rsid w:val="00B34326"/>
    <w:rsid w:val="00B37E20"/>
    <w:rsid w:val="00B426A9"/>
    <w:rsid w:val="00B42AD0"/>
    <w:rsid w:val="00B43B10"/>
    <w:rsid w:val="00B471A9"/>
    <w:rsid w:val="00B4796B"/>
    <w:rsid w:val="00B47D69"/>
    <w:rsid w:val="00B50261"/>
    <w:rsid w:val="00B53A9A"/>
    <w:rsid w:val="00B55516"/>
    <w:rsid w:val="00B56777"/>
    <w:rsid w:val="00B579FB"/>
    <w:rsid w:val="00B60221"/>
    <w:rsid w:val="00B610B4"/>
    <w:rsid w:val="00B63B17"/>
    <w:rsid w:val="00B64F54"/>
    <w:rsid w:val="00B7167D"/>
    <w:rsid w:val="00B71BDA"/>
    <w:rsid w:val="00B733B6"/>
    <w:rsid w:val="00B74559"/>
    <w:rsid w:val="00B7525D"/>
    <w:rsid w:val="00B770E7"/>
    <w:rsid w:val="00B776B8"/>
    <w:rsid w:val="00B816EC"/>
    <w:rsid w:val="00B8197F"/>
    <w:rsid w:val="00B84F7A"/>
    <w:rsid w:val="00B85E16"/>
    <w:rsid w:val="00B869ED"/>
    <w:rsid w:val="00B921C2"/>
    <w:rsid w:val="00B94560"/>
    <w:rsid w:val="00B947F1"/>
    <w:rsid w:val="00B95BCB"/>
    <w:rsid w:val="00BA0FA3"/>
    <w:rsid w:val="00BA46DC"/>
    <w:rsid w:val="00BA7BE4"/>
    <w:rsid w:val="00BB248A"/>
    <w:rsid w:val="00BB308A"/>
    <w:rsid w:val="00BB4DB6"/>
    <w:rsid w:val="00BB59C6"/>
    <w:rsid w:val="00BC03BB"/>
    <w:rsid w:val="00BC3E30"/>
    <w:rsid w:val="00BC3EC6"/>
    <w:rsid w:val="00BC440C"/>
    <w:rsid w:val="00BC44B5"/>
    <w:rsid w:val="00BC5C02"/>
    <w:rsid w:val="00BC7B9C"/>
    <w:rsid w:val="00BD0BB1"/>
    <w:rsid w:val="00BD389D"/>
    <w:rsid w:val="00BD6EAE"/>
    <w:rsid w:val="00BD77F9"/>
    <w:rsid w:val="00BE1B30"/>
    <w:rsid w:val="00BE3A74"/>
    <w:rsid w:val="00BE6FF0"/>
    <w:rsid w:val="00BE77E6"/>
    <w:rsid w:val="00BF0036"/>
    <w:rsid w:val="00BF5C1A"/>
    <w:rsid w:val="00C01957"/>
    <w:rsid w:val="00C032DE"/>
    <w:rsid w:val="00C039F0"/>
    <w:rsid w:val="00C0648C"/>
    <w:rsid w:val="00C10343"/>
    <w:rsid w:val="00C12AD3"/>
    <w:rsid w:val="00C15066"/>
    <w:rsid w:val="00C1593F"/>
    <w:rsid w:val="00C20712"/>
    <w:rsid w:val="00C211FF"/>
    <w:rsid w:val="00C216F0"/>
    <w:rsid w:val="00C22B7D"/>
    <w:rsid w:val="00C23A56"/>
    <w:rsid w:val="00C23AE8"/>
    <w:rsid w:val="00C24CC1"/>
    <w:rsid w:val="00C24CDE"/>
    <w:rsid w:val="00C25F87"/>
    <w:rsid w:val="00C26D49"/>
    <w:rsid w:val="00C27A9C"/>
    <w:rsid w:val="00C31D87"/>
    <w:rsid w:val="00C32420"/>
    <w:rsid w:val="00C378B5"/>
    <w:rsid w:val="00C46C6A"/>
    <w:rsid w:val="00C46EDB"/>
    <w:rsid w:val="00C512FE"/>
    <w:rsid w:val="00C514C2"/>
    <w:rsid w:val="00C52D43"/>
    <w:rsid w:val="00C544ED"/>
    <w:rsid w:val="00C549B6"/>
    <w:rsid w:val="00C56E48"/>
    <w:rsid w:val="00C5731A"/>
    <w:rsid w:val="00C60537"/>
    <w:rsid w:val="00C62D9A"/>
    <w:rsid w:val="00C632EB"/>
    <w:rsid w:val="00C644A2"/>
    <w:rsid w:val="00C656E5"/>
    <w:rsid w:val="00C66732"/>
    <w:rsid w:val="00C70D64"/>
    <w:rsid w:val="00C71052"/>
    <w:rsid w:val="00C715C1"/>
    <w:rsid w:val="00C71F2A"/>
    <w:rsid w:val="00C7420A"/>
    <w:rsid w:val="00C75AD1"/>
    <w:rsid w:val="00C75DEE"/>
    <w:rsid w:val="00C764F7"/>
    <w:rsid w:val="00C76E19"/>
    <w:rsid w:val="00C8123B"/>
    <w:rsid w:val="00C815CA"/>
    <w:rsid w:val="00C815E6"/>
    <w:rsid w:val="00C839E4"/>
    <w:rsid w:val="00C85D15"/>
    <w:rsid w:val="00C867A7"/>
    <w:rsid w:val="00C86C85"/>
    <w:rsid w:val="00C875E7"/>
    <w:rsid w:val="00C90258"/>
    <w:rsid w:val="00C9112F"/>
    <w:rsid w:val="00C916FE"/>
    <w:rsid w:val="00C91F46"/>
    <w:rsid w:val="00C944D3"/>
    <w:rsid w:val="00C94F6A"/>
    <w:rsid w:val="00CA0B3C"/>
    <w:rsid w:val="00CA2DEB"/>
    <w:rsid w:val="00CB3DBB"/>
    <w:rsid w:val="00CB5ACD"/>
    <w:rsid w:val="00CC1F15"/>
    <w:rsid w:val="00CC25B0"/>
    <w:rsid w:val="00CC39F7"/>
    <w:rsid w:val="00CC3AF5"/>
    <w:rsid w:val="00CC4DD0"/>
    <w:rsid w:val="00CC5F05"/>
    <w:rsid w:val="00CC6B28"/>
    <w:rsid w:val="00CC7D35"/>
    <w:rsid w:val="00CD3D0F"/>
    <w:rsid w:val="00CD3E62"/>
    <w:rsid w:val="00CD4864"/>
    <w:rsid w:val="00CD6615"/>
    <w:rsid w:val="00CE000A"/>
    <w:rsid w:val="00CE0814"/>
    <w:rsid w:val="00CE0C51"/>
    <w:rsid w:val="00CE5D2B"/>
    <w:rsid w:val="00CE5FD2"/>
    <w:rsid w:val="00CE7969"/>
    <w:rsid w:val="00CE7FB1"/>
    <w:rsid w:val="00CF1E81"/>
    <w:rsid w:val="00CF462B"/>
    <w:rsid w:val="00D005A5"/>
    <w:rsid w:val="00D011B1"/>
    <w:rsid w:val="00D04636"/>
    <w:rsid w:val="00D0657A"/>
    <w:rsid w:val="00D10A5C"/>
    <w:rsid w:val="00D129C3"/>
    <w:rsid w:val="00D129D6"/>
    <w:rsid w:val="00D212A7"/>
    <w:rsid w:val="00D25095"/>
    <w:rsid w:val="00D25146"/>
    <w:rsid w:val="00D2596D"/>
    <w:rsid w:val="00D25F41"/>
    <w:rsid w:val="00D26ECD"/>
    <w:rsid w:val="00D30858"/>
    <w:rsid w:val="00D30BA3"/>
    <w:rsid w:val="00D31F37"/>
    <w:rsid w:val="00D34A04"/>
    <w:rsid w:val="00D35056"/>
    <w:rsid w:val="00D37B0D"/>
    <w:rsid w:val="00D41623"/>
    <w:rsid w:val="00D41D24"/>
    <w:rsid w:val="00D42F38"/>
    <w:rsid w:val="00D4383C"/>
    <w:rsid w:val="00D43BEA"/>
    <w:rsid w:val="00D448B5"/>
    <w:rsid w:val="00D44B8F"/>
    <w:rsid w:val="00D46ED8"/>
    <w:rsid w:val="00D47793"/>
    <w:rsid w:val="00D479D9"/>
    <w:rsid w:val="00D51E4A"/>
    <w:rsid w:val="00D5350F"/>
    <w:rsid w:val="00D54F98"/>
    <w:rsid w:val="00D5642F"/>
    <w:rsid w:val="00D569EC"/>
    <w:rsid w:val="00D63234"/>
    <w:rsid w:val="00D63306"/>
    <w:rsid w:val="00D7217A"/>
    <w:rsid w:val="00D727F8"/>
    <w:rsid w:val="00D7297E"/>
    <w:rsid w:val="00D740BE"/>
    <w:rsid w:val="00D7410A"/>
    <w:rsid w:val="00D77605"/>
    <w:rsid w:val="00D800C4"/>
    <w:rsid w:val="00D84298"/>
    <w:rsid w:val="00D84A19"/>
    <w:rsid w:val="00D87E00"/>
    <w:rsid w:val="00D901A2"/>
    <w:rsid w:val="00D9257E"/>
    <w:rsid w:val="00D92D6C"/>
    <w:rsid w:val="00D92EC5"/>
    <w:rsid w:val="00D94CAE"/>
    <w:rsid w:val="00D97269"/>
    <w:rsid w:val="00D972AF"/>
    <w:rsid w:val="00DA2151"/>
    <w:rsid w:val="00DA567B"/>
    <w:rsid w:val="00DA5C48"/>
    <w:rsid w:val="00DA72BF"/>
    <w:rsid w:val="00DA76F4"/>
    <w:rsid w:val="00DB1613"/>
    <w:rsid w:val="00DB1D46"/>
    <w:rsid w:val="00DB3C63"/>
    <w:rsid w:val="00DC1CB2"/>
    <w:rsid w:val="00DC1DD3"/>
    <w:rsid w:val="00DC20DC"/>
    <w:rsid w:val="00DC20FA"/>
    <w:rsid w:val="00DC390C"/>
    <w:rsid w:val="00DD0D57"/>
    <w:rsid w:val="00DD2AF3"/>
    <w:rsid w:val="00DD301C"/>
    <w:rsid w:val="00DD44F6"/>
    <w:rsid w:val="00DD5A89"/>
    <w:rsid w:val="00DD7FD3"/>
    <w:rsid w:val="00DE0064"/>
    <w:rsid w:val="00DE03B1"/>
    <w:rsid w:val="00DE1238"/>
    <w:rsid w:val="00DE1813"/>
    <w:rsid w:val="00DE4383"/>
    <w:rsid w:val="00DE65BA"/>
    <w:rsid w:val="00DE684C"/>
    <w:rsid w:val="00DE7CC4"/>
    <w:rsid w:val="00DF2E94"/>
    <w:rsid w:val="00DF3F98"/>
    <w:rsid w:val="00DF453C"/>
    <w:rsid w:val="00DF54B7"/>
    <w:rsid w:val="00DF5692"/>
    <w:rsid w:val="00DF5F8A"/>
    <w:rsid w:val="00E049E1"/>
    <w:rsid w:val="00E07036"/>
    <w:rsid w:val="00E07FB3"/>
    <w:rsid w:val="00E11B5A"/>
    <w:rsid w:val="00E11C3E"/>
    <w:rsid w:val="00E156EA"/>
    <w:rsid w:val="00E20680"/>
    <w:rsid w:val="00E20944"/>
    <w:rsid w:val="00E20C30"/>
    <w:rsid w:val="00E21D1F"/>
    <w:rsid w:val="00E225EC"/>
    <w:rsid w:val="00E230A6"/>
    <w:rsid w:val="00E24053"/>
    <w:rsid w:val="00E2660C"/>
    <w:rsid w:val="00E26E92"/>
    <w:rsid w:val="00E276FA"/>
    <w:rsid w:val="00E27C22"/>
    <w:rsid w:val="00E31235"/>
    <w:rsid w:val="00E312F6"/>
    <w:rsid w:val="00E32332"/>
    <w:rsid w:val="00E32D71"/>
    <w:rsid w:val="00E3403C"/>
    <w:rsid w:val="00E36387"/>
    <w:rsid w:val="00E375C9"/>
    <w:rsid w:val="00E41723"/>
    <w:rsid w:val="00E423EE"/>
    <w:rsid w:val="00E451C4"/>
    <w:rsid w:val="00E47AE4"/>
    <w:rsid w:val="00E50585"/>
    <w:rsid w:val="00E53BEE"/>
    <w:rsid w:val="00E545A1"/>
    <w:rsid w:val="00E572BF"/>
    <w:rsid w:val="00E62F7A"/>
    <w:rsid w:val="00E63DDE"/>
    <w:rsid w:val="00E63F1A"/>
    <w:rsid w:val="00E65C9D"/>
    <w:rsid w:val="00E6671B"/>
    <w:rsid w:val="00E668D0"/>
    <w:rsid w:val="00E70DD1"/>
    <w:rsid w:val="00E716A9"/>
    <w:rsid w:val="00E73E94"/>
    <w:rsid w:val="00E74979"/>
    <w:rsid w:val="00E76151"/>
    <w:rsid w:val="00E80D43"/>
    <w:rsid w:val="00E81D66"/>
    <w:rsid w:val="00E84E9C"/>
    <w:rsid w:val="00E84ED4"/>
    <w:rsid w:val="00E86281"/>
    <w:rsid w:val="00E86B2F"/>
    <w:rsid w:val="00E92303"/>
    <w:rsid w:val="00E94836"/>
    <w:rsid w:val="00E966DD"/>
    <w:rsid w:val="00EA1C63"/>
    <w:rsid w:val="00EA2CA7"/>
    <w:rsid w:val="00EA30F1"/>
    <w:rsid w:val="00EA3661"/>
    <w:rsid w:val="00EB08D3"/>
    <w:rsid w:val="00EB1656"/>
    <w:rsid w:val="00EB2B13"/>
    <w:rsid w:val="00EB4D1C"/>
    <w:rsid w:val="00EB5190"/>
    <w:rsid w:val="00EB5343"/>
    <w:rsid w:val="00EB7957"/>
    <w:rsid w:val="00EC0595"/>
    <w:rsid w:val="00EC0BAF"/>
    <w:rsid w:val="00EC399F"/>
    <w:rsid w:val="00ED1D5A"/>
    <w:rsid w:val="00ED23E1"/>
    <w:rsid w:val="00ED7E46"/>
    <w:rsid w:val="00EE0FBA"/>
    <w:rsid w:val="00EE3F0E"/>
    <w:rsid w:val="00EE48A9"/>
    <w:rsid w:val="00EE6296"/>
    <w:rsid w:val="00EE7AA6"/>
    <w:rsid w:val="00EF14AF"/>
    <w:rsid w:val="00EF16A7"/>
    <w:rsid w:val="00EF4D2A"/>
    <w:rsid w:val="00EF52CE"/>
    <w:rsid w:val="00EF652A"/>
    <w:rsid w:val="00EF791C"/>
    <w:rsid w:val="00EF7DFA"/>
    <w:rsid w:val="00F015AC"/>
    <w:rsid w:val="00F025CD"/>
    <w:rsid w:val="00F02E05"/>
    <w:rsid w:val="00F03FE6"/>
    <w:rsid w:val="00F064CD"/>
    <w:rsid w:val="00F07DC3"/>
    <w:rsid w:val="00F12CF7"/>
    <w:rsid w:val="00F13D1F"/>
    <w:rsid w:val="00F14685"/>
    <w:rsid w:val="00F15709"/>
    <w:rsid w:val="00F170C0"/>
    <w:rsid w:val="00F20519"/>
    <w:rsid w:val="00F25820"/>
    <w:rsid w:val="00F2676E"/>
    <w:rsid w:val="00F2734A"/>
    <w:rsid w:val="00F32152"/>
    <w:rsid w:val="00F35021"/>
    <w:rsid w:val="00F35177"/>
    <w:rsid w:val="00F41069"/>
    <w:rsid w:val="00F41B73"/>
    <w:rsid w:val="00F427C0"/>
    <w:rsid w:val="00F43C61"/>
    <w:rsid w:val="00F44C5D"/>
    <w:rsid w:val="00F44C7A"/>
    <w:rsid w:val="00F520CF"/>
    <w:rsid w:val="00F5263A"/>
    <w:rsid w:val="00F5294A"/>
    <w:rsid w:val="00F52AC9"/>
    <w:rsid w:val="00F52BAA"/>
    <w:rsid w:val="00F546FF"/>
    <w:rsid w:val="00F567D2"/>
    <w:rsid w:val="00F57C19"/>
    <w:rsid w:val="00F57F0C"/>
    <w:rsid w:val="00F604C5"/>
    <w:rsid w:val="00F60904"/>
    <w:rsid w:val="00F60EAC"/>
    <w:rsid w:val="00F64690"/>
    <w:rsid w:val="00F66166"/>
    <w:rsid w:val="00F7006C"/>
    <w:rsid w:val="00F721B4"/>
    <w:rsid w:val="00F756BC"/>
    <w:rsid w:val="00F75E11"/>
    <w:rsid w:val="00F75E48"/>
    <w:rsid w:val="00F76985"/>
    <w:rsid w:val="00F80AE2"/>
    <w:rsid w:val="00F812F6"/>
    <w:rsid w:val="00F816F2"/>
    <w:rsid w:val="00F82003"/>
    <w:rsid w:val="00F83E7B"/>
    <w:rsid w:val="00F90B97"/>
    <w:rsid w:val="00F91FAD"/>
    <w:rsid w:val="00F9219D"/>
    <w:rsid w:val="00F92231"/>
    <w:rsid w:val="00FA0BF8"/>
    <w:rsid w:val="00FA2A15"/>
    <w:rsid w:val="00FA4069"/>
    <w:rsid w:val="00FA5B90"/>
    <w:rsid w:val="00FA6556"/>
    <w:rsid w:val="00FA7A14"/>
    <w:rsid w:val="00FB0633"/>
    <w:rsid w:val="00FB1430"/>
    <w:rsid w:val="00FB2756"/>
    <w:rsid w:val="00FB2CCF"/>
    <w:rsid w:val="00FB5D64"/>
    <w:rsid w:val="00FC0633"/>
    <w:rsid w:val="00FC0AFA"/>
    <w:rsid w:val="00FC3703"/>
    <w:rsid w:val="00FC5F7E"/>
    <w:rsid w:val="00FC6363"/>
    <w:rsid w:val="00FC6CBB"/>
    <w:rsid w:val="00FD0EAE"/>
    <w:rsid w:val="00FD34C3"/>
    <w:rsid w:val="00FD3B85"/>
    <w:rsid w:val="00FD4B89"/>
    <w:rsid w:val="00FE081C"/>
    <w:rsid w:val="00FE1901"/>
    <w:rsid w:val="00FE4D51"/>
    <w:rsid w:val="00FE6DF9"/>
    <w:rsid w:val="00FF0DD5"/>
    <w:rsid w:val="00FF1718"/>
    <w:rsid w:val="00FF1848"/>
    <w:rsid w:val="00FF2140"/>
    <w:rsid w:val="00FF394A"/>
    <w:rsid w:val="00FF51B1"/>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81"/>
    <o:shapelayout v:ext="edit">
      <o:idmap v:ext="edit" data="1"/>
    </o:shapelayout>
  </w:shapeDefaults>
  <w:decimalSymbol w:val="."/>
  <w:listSeparator w:val=","/>
  <w14:docId w14:val="76B5D871"/>
  <w15:docId w15:val="{EFF3640C-6425-405A-95CA-2CBCEE2FF9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1">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9"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uiPriority w:val="99"/>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99"/>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5D4697"/>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5D4697"/>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Ind w:w="0" w:type="dxa"/>
      <w:tblBorders>
        <w:top w:val="single" w:sz="8" w:space="0" w:color="34C7FF"/>
        <w:left w:val="single" w:sz="8" w:space="0" w:color="34C7FF"/>
        <w:bottom w:val="single" w:sz="8" w:space="0" w:color="34C7FF"/>
        <w:right w:val="single" w:sz="8" w:space="0" w:color="34C7FF"/>
        <w:insideH w:val="single" w:sz="8" w:space="0" w:color="34C7FF"/>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Ind w:w="0" w:type="dxa"/>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Accent6">
    <w:name w:val="Light Shading Accent 6"/>
    <w:basedOn w:val="TableNormal"/>
    <w:uiPriority w:val="60"/>
    <w:rsid w:val="00F35021"/>
    <w:rPr>
      <w:color w:val="8F8F8F"/>
    </w:rPr>
    <w:tblPr>
      <w:tblStyleRowBandSize w:val="1"/>
      <w:tblStyleColBandSize w:val="1"/>
      <w:tblInd w:w="0" w:type="dxa"/>
      <w:tblBorders>
        <w:top w:val="single" w:sz="8" w:space="0" w:color="BFBFBF"/>
        <w:bottom w:val="single" w:sz="8" w:space="0" w:color="BFBFBF"/>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Ind w:w="0"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Ind w:w="0" w:type="dxa"/>
      <w:tblBorders>
        <w:bottom w:val="single" w:sz="4" w:space="0" w:color="585858"/>
      </w:tblBorders>
      <w:tblCellMar>
        <w:top w:w="113" w:type="dxa"/>
        <w:left w:w="0" w:type="dxa"/>
        <w:bottom w:w="0" w:type="dxa"/>
        <w:right w:w="108"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top w:w="0" w:type="dxa"/>
        <w:left w:w="0" w:type="dxa"/>
        <w:bottom w:w="0" w:type="dxa"/>
        <w:right w:w="108"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Ind w:w="0" w:type="dxa"/>
      <w:tblCellMar>
        <w:top w:w="0" w:type="dxa"/>
        <w:left w:w="0" w:type="dxa"/>
        <w:bottom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top w:w="0" w:type="dxa"/>
        <w:left w:w="0" w:type="dxa"/>
        <w:bottom w:w="0" w:type="dxa"/>
        <w:right w:w="108"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8568D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1.xml"/><Relationship Id="rId26" Type="http://schemas.openxmlformats.org/officeDocument/2006/relationships/image" Target="media/image9.png"/><Relationship Id="rId39" Type="http://schemas.openxmlformats.org/officeDocument/2006/relationships/hyperlink" Target="http://www.imf.org/external/np/fin/data/rms_mth.aspx?SelectDate=2014-09-02&amp;reportType=CVSDR" TargetMode="External"/><Relationship Id="rId21" Type="http://schemas.openxmlformats.org/officeDocument/2006/relationships/footer" Target="footer3.xml"/><Relationship Id="rId34" Type="http://schemas.openxmlformats.org/officeDocument/2006/relationships/hyperlink" Target="mailto:reporting@unpri.org" TargetMode="External"/><Relationship Id="rId42" Type="http://schemas.openxmlformats.org/officeDocument/2006/relationships/hyperlink" Target="http://www.msci.com/products/indices/market_classification.html" TargetMode="External"/><Relationship Id="rId47" Type="http://schemas.openxmlformats.org/officeDocument/2006/relationships/hyperlink" Target="http://www.unpri.org/wp-content/uploads/2013-14_PRI_RF_maindefinitions.pdf" TargetMode="External"/><Relationship Id="rId50" Type="http://schemas.openxmlformats.org/officeDocument/2006/relationships/header" Target="header10.xml"/><Relationship Id="rId55"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5" Type="http://schemas.openxmlformats.org/officeDocument/2006/relationships/image" Target="media/image8.png"/><Relationship Id="rId33" Type="http://schemas.openxmlformats.org/officeDocument/2006/relationships/hyperlink" Target="http://www.unpri.org/viewer/?file=wp-content/uploads/2013-14_PRI_RF_overviewandguidance.pdf" TargetMode="External"/><Relationship Id="rId38" Type="http://schemas.openxmlformats.org/officeDocument/2006/relationships/hyperlink" Target="http://www.unpri.org/viewer/?file=wp-content/uploads/2013-14_PRI_RF_overviewandguidance.pdf" TargetMode="External"/><Relationship Id="rId46" Type="http://schemas.openxmlformats.org/officeDocument/2006/relationships/hyperlink" Target="http://www.gsi-alliance.org/" TargetMode="Externa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29" Type="http://schemas.openxmlformats.org/officeDocument/2006/relationships/header" Target="header4.xml"/><Relationship Id="rId41" Type="http://schemas.openxmlformats.org/officeDocument/2006/relationships/hyperlink" Target="http://www.msci.com/resources/products/indices/global_equity_indices/gimi/stdindex/MSCI_Market_Classification_Framework.pdf"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7.png"/><Relationship Id="rId32" Type="http://schemas.openxmlformats.org/officeDocument/2006/relationships/hyperlink" Target="mailto:reporting@unpri.org" TargetMode="External"/><Relationship Id="rId37" Type="http://schemas.openxmlformats.org/officeDocument/2006/relationships/image" Target="media/image13.wmf"/><Relationship Id="rId40" Type="http://schemas.openxmlformats.org/officeDocument/2006/relationships/image" Target="media/image14.wmf"/><Relationship Id="rId45" Type="http://schemas.openxmlformats.org/officeDocument/2006/relationships/header" Target="header7.xml"/><Relationship Id="rId53" Type="http://schemas.openxmlformats.org/officeDocument/2006/relationships/footer" Target="footer8.xm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image" Target="media/image6.png"/><Relationship Id="rId28" Type="http://schemas.openxmlformats.org/officeDocument/2006/relationships/footer" Target="footer5.xml"/><Relationship Id="rId36" Type="http://schemas.openxmlformats.org/officeDocument/2006/relationships/image" Target="media/image12.wmf"/><Relationship Id="rId49" Type="http://schemas.openxmlformats.org/officeDocument/2006/relationships/header" Target="header9.xml"/><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footer" Target="footer6.xml"/><Relationship Id="rId44" Type="http://schemas.openxmlformats.org/officeDocument/2006/relationships/header" Target="header6.xml"/><Relationship Id="rId52"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5.png"/><Relationship Id="rId27" Type="http://schemas.openxmlformats.org/officeDocument/2006/relationships/footer" Target="footer4.xml"/><Relationship Id="rId30" Type="http://schemas.openxmlformats.org/officeDocument/2006/relationships/header" Target="header5.xml"/><Relationship Id="rId35" Type="http://schemas.openxmlformats.org/officeDocument/2006/relationships/hyperlink" Target="mailto:reporting@unpri.org" TargetMode="External"/><Relationship Id="rId43" Type="http://schemas.openxmlformats.org/officeDocument/2006/relationships/hyperlink" Target="http://www.msci.com/products/indices/market_classification.html" TargetMode="External"/><Relationship Id="rId48" Type="http://schemas.openxmlformats.org/officeDocument/2006/relationships/header" Target="header8.xml"/><Relationship Id="rId8" Type="http://schemas.openxmlformats.org/officeDocument/2006/relationships/webSettings" Target="webSettings.xml"/><Relationship Id="rId51" Type="http://schemas.openxmlformats.org/officeDocument/2006/relationships/footer" Target="footer7.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4.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5.xml.rels><?xml version="1.0" encoding="UTF-8" standalone="yes"?>
<Relationships xmlns="http://schemas.openxmlformats.org/package/2006/relationships"><Relationship Id="rId1" Type="http://schemas.openxmlformats.org/officeDocument/2006/relationships/image" Target="media/image11.png"/></Relationships>
</file>

<file path=word/_rels/footer6.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7.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8.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OSLYN\Download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3" ma:contentTypeDescription="" ma:contentTypeScope="" ma:versionID="cf42fe10385a30f1307283e5a8587616">
  <xsd:schema xmlns:xsd="http://www.w3.org/2001/XMLSchema" xmlns:xs="http://www.w3.org/2001/XMLSchema" xmlns:p="http://schemas.microsoft.com/office/2006/metadata/properties" xmlns:ns2="58f4f345-4ad1-474b-8443-5afef2d903e3" xmlns:ns3="d1f2cb5e-90ed-446c-b55a-c8efd3225fcc" targetNamespace="http://schemas.microsoft.com/office/2006/metadata/properties" ma:root="true" ma:fieldsID="63e983570d11397070dedef85ed1957c" ns2:_="" ns3:_="">
    <xsd:import namespace="58f4f345-4ad1-474b-8443-5afef2d903e3"/>
    <xsd:import namespace="d1f2cb5e-90ed-446c-b55a-c8efd3225fcc"/>
    <xsd:element name="properties">
      <xsd:complexType>
        <xsd:sequence>
          <xsd:element name="documentManagement">
            <xsd:complexType>
              <xsd:all>
                <xsd:element ref="ns2:SharedWithUsers" minOccurs="0"/>
                <xsd:element ref="ns3:testFiel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testField" ma:index="9" nillable="true" ma:displayName="testField" ma:default="0" ma:internalName="testFiel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58f4f345-4ad1-474b-8443-5afef2d903e3">
      <UserInfo>
        <DisplayName>Alex Faulkner</DisplayName>
        <AccountId>110</AccountId>
        <AccountType/>
      </UserInfo>
    </SharedWithUsers>
    <testField xmlns="d1f2cb5e-90ed-446c-b55a-c8efd3225fcc">false</testField>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D92AFF-621C-4CE7-97E6-063F3FF43506}"/>
</file>

<file path=customXml/itemProps2.xml><?xml version="1.0" encoding="utf-8"?>
<ds:datastoreItem xmlns:ds="http://schemas.openxmlformats.org/officeDocument/2006/customXml" ds:itemID="{8D0F1DB5-714F-47F0-B8FD-9B988425BC84}"/>
</file>

<file path=customXml/itemProps3.xml><?xml version="1.0" encoding="utf-8"?>
<ds:datastoreItem xmlns:ds="http://schemas.openxmlformats.org/officeDocument/2006/customXml" ds:itemID="{937F9297-F7C0-477A-90B2-E6D194D87909}"/>
</file>

<file path=customXml/itemProps4.xml><?xml version="1.0" encoding="utf-8"?>
<ds:datastoreItem xmlns:ds="http://schemas.openxmlformats.org/officeDocument/2006/customXml" ds:itemID="{5974FE1C-21C4-48A1-A642-3CE35EF29D7B}"/>
</file>

<file path=docProps/app.xml><?xml version="1.0" encoding="utf-8"?>
<Properties xmlns="http://schemas.openxmlformats.org/officeDocument/2006/extended-properties" xmlns:vt="http://schemas.openxmlformats.org/officeDocument/2006/docPropsVTypes">
  <Template>PRI_template_2013_2</Template>
  <TotalTime>26</TotalTime>
  <Pages>28</Pages>
  <Words>7699</Words>
  <Characters>43885</Characters>
  <Application>Microsoft Office Word</Application>
  <DocSecurity>0</DocSecurity>
  <Lines>365</Lines>
  <Paragraphs>102</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51482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JOSLYN joseph</dc:creator>
  <cp:lastModifiedBy>Alyssa Heath</cp:lastModifiedBy>
  <cp:revision>21</cp:revision>
  <cp:lastPrinted>2014-10-02T14:40:00Z</cp:lastPrinted>
  <dcterms:created xsi:type="dcterms:W3CDTF">2014-09-09T13:51:00Z</dcterms:created>
  <dcterms:modified xsi:type="dcterms:W3CDTF">2014-10-02T14:42:00Z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